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27348A" w:rsidP="5DE0D05F" w:rsidRDefault="00997F14" w14:paraId="35874C8E" w14:textId="725A4181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5DE0D05F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DE0D05F" w:rsidR="0027348A">
        <w:rPr>
          <w:rFonts w:ascii="Corbel" w:hAnsi="Corbel"/>
          <w:i w:val="1"/>
          <w:iCs w:val="1"/>
        </w:rPr>
        <w:t xml:space="preserve">Załącznik nr 1.5 do Zarządzenia Rektora </w:t>
      </w:r>
      <w:r w:rsidRPr="5DE0D05F" w:rsidR="0027348A">
        <w:rPr>
          <w:rFonts w:ascii="Corbel" w:hAnsi="Corbel"/>
          <w:i w:val="1"/>
          <w:iCs w:val="1"/>
        </w:rPr>
        <w:t>UR nr</w:t>
      </w:r>
      <w:r w:rsidRPr="5DE0D05F" w:rsidR="0027348A">
        <w:rPr>
          <w:rFonts w:ascii="Corbel" w:hAnsi="Corbel"/>
          <w:i w:val="1"/>
          <w:iCs w:val="1"/>
        </w:rPr>
        <w:t xml:space="preserve"> 7/2023</w:t>
      </w:r>
    </w:p>
    <w:p w:rsidRPr="00B169DF" w:rsidR="0027348A" w:rsidP="0027348A" w:rsidRDefault="0027348A" w14:paraId="2290A3BA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27348A" w:rsidP="5DE0D05F" w:rsidRDefault="0027348A" w14:paraId="0E08A437" w14:textId="4203F83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5DE0D05F" w:rsidR="0027348A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5DE0D05F" w:rsidR="0027348A">
        <w:rPr>
          <w:rFonts w:ascii="Corbel" w:hAnsi="Corbel"/>
          <w:smallCaps w:val="1"/>
          <w:sz w:val="24"/>
          <w:szCs w:val="24"/>
        </w:rPr>
        <w:t>2023/2024 – 2024/2025</w:t>
      </w:r>
    </w:p>
    <w:p w:rsidRPr="00B169DF" w:rsidR="0027348A" w:rsidP="5DE0D05F" w:rsidRDefault="0027348A" w14:paraId="21E5DCA1" w14:textId="57481AAE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5DE0D05F" w:rsidR="0027348A">
        <w:rPr>
          <w:rFonts w:ascii="Corbel" w:hAnsi="Corbel"/>
          <w:i w:val="1"/>
          <w:iCs w:val="1"/>
          <w:sz w:val="20"/>
          <w:szCs w:val="20"/>
        </w:rPr>
        <w:t>(skrajne daty</w:t>
      </w:r>
      <w:r w:rsidRPr="5DE0D05F" w:rsidR="0027348A">
        <w:rPr>
          <w:rFonts w:ascii="Corbel" w:hAnsi="Corbel"/>
          <w:sz w:val="20"/>
          <w:szCs w:val="20"/>
        </w:rPr>
        <w:t>)</w:t>
      </w:r>
    </w:p>
    <w:p w:rsidRPr="00B169DF" w:rsidR="0027348A" w:rsidP="0027348A" w:rsidRDefault="0027348A" w14:paraId="0A4DDFF6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27348A">
        <w:rPr>
          <w:rFonts w:ascii="Corbel" w:hAnsi="Corbel"/>
          <w:sz w:val="20"/>
          <w:szCs w:val="20"/>
        </w:rPr>
        <w:t xml:space="preserve">Rok akademicki </w:t>
      </w:r>
      <w:r w:rsidRPr="00892D75" w:rsidR="0027348A">
        <w:rPr>
          <w:rFonts w:ascii="Corbel" w:hAnsi="Corbel"/>
          <w:sz w:val="20"/>
          <w:szCs w:val="20"/>
        </w:rPr>
        <w:t>202</w:t>
      </w:r>
      <w:r w:rsidR="0027348A">
        <w:rPr>
          <w:rFonts w:ascii="Corbel" w:hAnsi="Corbel"/>
          <w:sz w:val="20"/>
          <w:szCs w:val="20"/>
        </w:rPr>
        <w:t>3</w:t>
      </w:r>
      <w:r w:rsidRPr="00892D75" w:rsidR="0027348A">
        <w:rPr>
          <w:rFonts w:ascii="Corbel" w:hAnsi="Corbel"/>
          <w:sz w:val="20"/>
          <w:szCs w:val="20"/>
        </w:rPr>
        <w:t>/202</w:t>
      </w:r>
      <w:r w:rsidR="0027348A">
        <w:rPr>
          <w:rFonts w:ascii="Corbel" w:hAnsi="Corbel"/>
          <w:sz w:val="20"/>
          <w:szCs w:val="20"/>
        </w:rPr>
        <w:t>4</w:t>
      </w:r>
    </w:p>
    <w:p w:rsidRPr="009C54AE" w:rsidR="0085747A" w:rsidP="0027348A" w:rsidRDefault="0085747A" w14:paraId="4A5C50A1" w14:textId="6895A12E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528DFFC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73DCA6DD" w14:paraId="0D38E2A7" w14:textId="77777777">
        <w:tc>
          <w:tcPr>
            <w:tcW w:w="2694" w:type="dxa"/>
            <w:vAlign w:val="center"/>
          </w:tcPr>
          <w:p w:rsidRPr="009C54AE" w:rsidR="0085747A" w:rsidP="009C54AE" w:rsidRDefault="00C05F44" w14:paraId="2C99BC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303F9" w:rsidR="0085747A" w:rsidP="73DCA6DD" w:rsidRDefault="00EC4FB5" w14:paraId="20DE5A3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03F9">
              <w:rPr>
                <w:rFonts w:ascii="Corbel" w:hAnsi="Corbel"/>
                <w:b w:val="0"/>
                <w:sz w:val="24"/>
                <w:szCs w:val="24"/>
              </w:rPr>
              <w:t>Prawo policyjne</w:t>
            </w:r>
          </w:p>
        </w:tc>
      </w:tr>
      <w:tr w:rsidRPr="009C54AE" w:rsidR="0085747A" w:rsidTr="73DCA6DD" w14:paraId="274C74AC" w14:textId="77777777">
        <w:tc>
          <w:tcPr>
            <w:tcW w:w="2694" w:type="dxa"/>
            <w:vAlign w:val="center"/>
          </w:tcPr>
          <w:p w:rsidRPr="009C54AE" w:rsidR="0085747A" w:rsidP="009C54AE" w:rsidRDefault="00C05F44" w14:paraId="5A5BEA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8152F" w14:paraId="13365AF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A2SO34</w:t>
            </w:r>
          </w:p>
        </w:tc>
      </w:tr>
      <w:tr w:rsidRPr="009C54AE" w:rsidR="0085747A" w:rsidTr="73DCA6DD" w14:paraId="7827A0A8" w14:textId="77777777">
        <w:tc>
          <w:tcPr>
            <w:tcW w:w="2694" w:type="dxa"/>
            <w:vAlign w:val="center"/>
          </w:tcPr>
          <w:p w:rsidRPr="009C54AE" w:rsidR="0085747A" w:rsidP="00EA4832" w:rsidRDefault="0085747A" w14:paraId="3B24B42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73DCA6DD" w:rsidRDefault="00EC4FB5" w14:paraId="0A1F91C3" w14:textId="7B5A6E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DCA6D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73DCA6DD" w:rsidR="00A91B90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73DCA6DD" w:rsidR="00A91B9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73DCA6DD" w14:paraId="0BB4360F" w14:textId="77777777">
        <w:tc>
          <w:tcPr>
            <w:tcW w:w="2694" w:type="dxa"/>
            <w:vAlign w:val="center"/>
          </w:tcPr>
          <w:p w:rsidRPr="009C54AE" w:rsidR="0085747A" w:rsidP="009C54AE" w:rsidRDefault="0085747A" w14:paraId="234B3D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B303F9" w:rsidRDefault="0027348A" w14:paraId="188043C2" w14:textId="0E45D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Pr="009C54AE" w:rsidR="0085747A" w:rsidTr="73DCA6DD" w14:paraId="6549604A" w14:textId="77777777">
        <w:tc>
          <w:tcPr>
            <w:tcW w:w="2694" w:type="dxa"/>
            <w:vAlign w:val="center"/>
          </w:tcPr>
          <w:p w:rsidRPr="009C54AE" w:rsidR="0085747A" w:rsidP="009C54AE" w:rsidRDefault="0085747A" w14:paraId="1B8A82F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C42D5" w14:paraId="2BCFFDD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73DCA6DD" w14:paraId="32DB8FD1" w14:textId="77777777">
        <w:tc>
          <w:tcPr>
            <w:tcW w:w="2694" w:type="dxa"/>
            <w:vAlign w:val="center"/>
          </w:tcPr>
          <w:p w:rsidRPr="009C54AE" w:rsidR="0085747A" w:rsidP="009C54AE" w:rsidRDefault="00DE4A14" w14:paraId="4AFFF28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C4FB5" w14:paraId="5807808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EA736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Pr="009C54AE" w:rsidR="0085747A" w:rsidTr="73DCA6DD" w14:paraId="0C5DEB15" w14:textId="77777777">
        <w:tc>
          <w:tcPr>
            <w:tcW w:w="2694" w:type="dxa"/>
            <w:vAlign w:val="center"/>
          </w:tcPr>
          <w:p w:rsidRPr="009C54AE" w:rsidR="0085747A" w:rsidP="009C54AE" w:rsidRDefault="0085747A" w14:paraId="2C2922A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C4FB5" w14:paraId="4123902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85747A" w:rsidTr="73DCA6DD" w14:paraId="5402F797" w14:textId="77777777">
        <w:tc>
          <w:tcPr>
            <w:tcW w:w="2694" w:type="dxa"/>
            <w:vAlign w:val="center"/>
          </w:tcPr>
          <w:p w:rsidRPr="009C54AE" w:rsidR="0085747A" w:rsidP="009C54AE" w:rsidRDefault="0085747A" w14:paraId="0A103FF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C4FB5" w14:paraId="2C7307E7" w14:textId="440BBB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7348A">
              <w:rPr>
                <w:rFonts w:ascii="Corbel" w:hAnsi="Corbel"/>
                <w:b w:val="0"/>
                <w:sz w:val="24"/>
                <w:szCs w:val="24"/>
              </w:rPr>
              <w:t>tudia s</w:t>
            </w:r>
            <w:r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73DCA6DD" w14:paraId="46DF2B2D" w14:textId="77777777">
        <w:tc>
          <w:tcPr>
            <w:tcW w:w="2694" w:type="dxa"/>
            <w:vAlign w:val="center"/>
          </w:tcPr>
          <w:p w:rsidRPr="009C54AE" w:rsidR="0085747A" w:rsidP="009C54AE" w:rsidRDefault="0085747A" w14:paraId="10E1516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73DCA6DD" w:rsidRDefault="0027348A" w14:paraId="2EFD4F7D" w14:textId="3A914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Pr="009C54AE" w:rsidR="0085747A" w:rsidTr="73DCA6DD" w14:paraId="36121641" w14:textId="77777777">
        <w:tc>
          <w:tcPr>
            <w:tcW w:w="2694" w:type="dxa"/>
            <w:vAlign w:val="center"/>
          </w:tcPr>
          <w:p w:rsidRPr="009C54AE" w:rsidR="0085747A" w:rsidP="009C54AE" w:rsidRDefault="0085747A" w14:paraId="7A8843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9A396B" w14:paraId="5883098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C54AE" w:rsidR="00923D7D" w:rsidTr="73DCA6DD" w14:paraId="036E2AD9" w14:textId="77777777">
        <w:tc>
          <w:tcPr>
            <w:tcW w:w="2694" w:type="dxa"/>
            <w:vAlign w:val="center"/>
          </w:tcPr>
          <w:p w:rsidRPr="009C54AE" w:rsidR="00923D7D" w:rsidP="009C54AE" w:rsidRDefault="00923D7D" w14:paraId="6EEC7F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EC4FB5" w14:paraId="01E9DA7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73DCA6DD" w14:paraId="0F7BE026" w14:textId="77777777">
        <w:tc>
          <w:tcPr>
            <w:tcW w:w="2694" w:type="dxa"/>
            <w:vAlign w:val="center"/>
          </w:tcPr>
          <w:p w:rsidRPr="009C54AE" w:rsidR="0085747A" w:rsidP="009C54AE" w:rsidRDefault="0085747A" w14:paraId="346E7BB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7348A" w14:paraId="0D8DAEE9" w14:textId="5500F2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Pr="009C54AE" w:rsidR="0086628D" w:rsidTr="73DCA6DD" w14:paraId="7C35E0BF" w14:textId="77777777">
        <w:tc>
          <w:tcPr>
            <w:tcW w:w="2694" w:type="dxa"/>
            <w:vAlign w:val="center"/>
          </w:tcPr>
          <w:p w:rsidRPr="009C54AE" w:rsidR="0086628D" w:rsidP="0086628D" w:rsidRDefault="0086628D" w14:paraId="1E52D62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6628D" w:rsidP="0086628D" w:rsidRDefault="0086628D" w14:paraId="6AEF5FAA" w14:textId="3C25AF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1718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:rsidRPr="009C54AE" w:rsidR="0085747A" w:rsidP="009C54AE" w:rsidRDefault="0085747A" w14:paraId="39FBFBD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85747A" w:rsidP="009C54AE" w:rsidRDefault="0085747A" w14:paraId="034DE6C6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5E9AF14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Pr="009C54AE" w:rsidR="00015B8F" w:rsidTr="5DE0D05F" w14:paraId="15058C46" w14:textId="77777777"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7927F9B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DA454D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DE0D05F" w:rsidRDefault="00015B8F" w14:paraId="7457E17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DE0D05F" w:rsidR="00015B8F">
              <w:rPr>
                <w:rFonts w:ascii="Corbel" w:hAnsi="Corbel"/>
              </w:rPr>
              <w:t>Wykł</w:t>
            </w:r>
            <w:r w:rsidRPr="5DE0D05F" w:rsidR="00015B8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A71B43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DE0D05F" w:rsidRDefault="00015B8F" w14:paraId="271BE3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DE0D05F" w:rsidR="00015B8F">
              <w:rPr>
                <w:rFonts w:ascii="Corbel" w:hAnsi="Corbel"/>
              </w:rPr>
              <w:t>Konw</w:t>
            </w:r>
            <w:r w:rsidRPr="5DE0D05F" w:rsidR="00015B8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3FFC5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DE0D05F" w:rsidRDefault="00015B8F" w14:paraId="3646EEF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DE0D05F" w:rsidR="00015B8F">
              <w:rPr>
                <w:rFonts w:ascii="Corbel" w:hAnsi="Corbel"/>
              </w:rPr>
              <w:t>Sem</w:t>
            </w:r>
            <w:r w:rsidRPr="5DE0D05F" w:rsidR="00015B8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A4B903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DE0D05F" w:rsidRDefault="00015B8F" w14:paraId="1FE8772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DE0D05F" w:rsidR="00015B8F">
              <w:rPr>
                <w:rFonts w:ascii="Corbel" w:hAnsi="Corbel"/>
              </w:rPr>
              <w:t>Prakt</w:t>
            </w:r>
            <w:r w:rsidRPr="5DE0D05F" w:rsidR="00015B8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430FA7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604E65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5DE0D05F" w14:paraId="55E9E069" w14:textId="77777777">
        <w:trPr>
          <w:trHeight w:val="453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DE0D05F" w:rsidRDefault="00EC4FB5" w14:paraId="10E305CA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DE0D05F" w:rsidR="00EC4FB5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DE0D05F" w:rsidRDefault="009A396B" w14:paraId="7061DE3D" w14:textId="69395F68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DE0D05F" w:rsidR="009A396B">
              <w:rPr>
                <w:rFonts w:ascii="Corbel" w:hAnsi="Corbel"/>
                <w:sz w:val="24"/>
                <w:szCs w:val="24"/>
              </w:rPr>
              <w:t>15</w:t>
            </w:r>
            <w:r w:rsidRPr="5DE0D05F" w:rsidR="00EC4FB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DE0D05F" w:rsidRDefault="009A396B" w14:paraId="7597AB6A" w14:textId="77CBB09A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DE0D05F" w:rsidR="009A396B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DE0D05F" w:rsidRDefault="00015B8F" w14:paraId="5697F904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DE0D05F" w:rsidRDefault="00015B8F" w14:paraId="1F3903DE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DE0D05F" w:rsidRDefault="00015B8F" w14:paraId="69562753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DE0D05F" w:rsidRDefault="00015B8F" w14:paraId="292F8687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DE0D05F" w:rsidRDefault="00015B8F" w14:paraId="1F48A7AF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DE0D05F" w:rsidRDefault="00015B8F" w14:paraId="4155B8B8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DE0D05F" w:rsidRDefault="004C42D5" w14:paraId="109C4403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DE0D05F" w:rsidR="004C42D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79B06245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4BDCAF9B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08108F" w14:paraId="6C49A7BF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name="_Hlk144388004" w:id="0"/>
      <w:r w:rsidRPr="004A5FE3">
        <w:rPr>
          <w:rFonts w:ascii="Corbel" w:hAnsi="MS Gothic" w:eastAsia="MS Gothic" w:cs="MS Gothic"/>
          <w:b w:val="0"/>
          <w:szCs w:val="24"/>
        </w:rPr>
        <w:t>☒</w:t>
      </w:r>
      <w:bookmarkEnd w:id="0"/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08108F" w14:paraId="60B52D7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219D26F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5DE0D05F" w:rsidRDefault="00E22FBC" w14:paraId="24ED70B5" w14:textId="3358E83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DE0D05F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DE0D05F" w:rsidR="00E22FBC">
        <w:rPr>
          <w:rFonts w:ascii="Corbel" w:hAnsi="Corbel"/>
          <w:caps w:val="0"/>
          <w:smallCaps w:val="0"/>
        </w:rPr>
        <w:t>For</w:t>
      </w:r>
      <w:r w:rsidRPr="5DE0D05F" w:rsidR="00445970">
        <w:rPr>
          <w:rFonts w:ascii="Corbel" w:hAnsi="Corbel"/>
          <w:caps w:val="0"/>
          <w:smallCaps w:val="0"/>
        </w:rPr>
        <w:t xml:space="preserve">ma zaliczenia </w:t>
      </w:r>
      <w:r w:rsidRPr="5DE0D05F" w:rsidR="00445970">
        <w:rPr>
          <w:rFonts w:ascii="Corbel" w:hAnsi="Corbel"/>
          <w:caps w:val="0"/>
          <w:smallCaps w:val="0"/>
        </w:rPr>
        <w:t xml:space="preserve">przedmiotu </w:t>
      </w:r>
      <w:r w:rsidRPr="5DE0D05F" w:rsidR="00E22FBC">
        <w:rPr>
          <w:rFonts w:ascii="Corbel" w:hAnsi="Corbel"/>
          <w:caps w:val="0"/>
          <w:smallCaps w:val="0"/>
        </w:rPr>
        <w:t>(</w:t>
      </w:r>
      <w:r w:rsidRPr="5DE0D05F" w:rsidR="00E22FBC">
        <w:rPr>
          <w:rFonts w:ascii="Corbel" w:hAnsi="Corbel"/>
          <w:caps w:val="0"/>
          <w:smallCaps w:val="0"/>
        </w:rPr>
        <w:t xml:space="preserve">z toku) </w:t>
      </w:r>
      <w:r w:rsidRPr="5DE0D05F" w:rsidR="00E22FBC">
        <w:rPr>
          <w:rFonts w:ascii="Corbel" w:hAnsi="Corbel"/>
          <w:b w:val="0"/>
          <w:bCs w:val="0"/>
          <w:caps w:val="0"/>
          <w:smallCaps w:val="0"/>
        </w:rPr>
        <w:t>(</w:t>
      </w:r>
      <w:r w:rsidRPr="5DE0D05F" w:rsidR="00E22FBC">
        <w:rPr>
          <w:rFonts w:ascii="Corbel" w:hAnsi="Corbel"/>
          <w:b w:val="0"/>
          <w:bCs w:val="0"/>
          <w:caps w:val="0"/>
          <w:smallCaps w:val="0"/>
          <w:u w:val="single"/>
        </w:rPr>
        <w:t>egzamin</w:t>
      </w:r>
      <w:r w:rsidRPr="5DE0D05F" w:rsidR="00E22FBC">
        <w:rPr>
          <w:rFonts w:ascii="Corbel" w:hAnsi="Corbel"/>
          <w:b w:val="0"/>
          <w:bCs w:val="0"/>
          <w:caps w:val="0"/>
          <w:smallCaps w:val="0"/>
        </w:rPr>
        <w:t xml:space="preserve">, </w:t>
      </w:r>
      <w:r w:rsidRPr="5DE0D05F" w:rsidR="00E22FBC">
        <w:rPr>
          <w:rFonts w:ascii="Corbel" w:hAnsi="Corbel"/>
          <w:b w:val="0"/>
          <w:bCs w:val="0"/>
          <w:caps w:val="0"/>
          <w:smallCaps w:val="0"/>
          <w:u w:val="single"/>
        </w:rPr>
        <w:t>zaliczenie z oceną</w:t>
      </w:r>
      <w:r w:rsidRPr="5DE0D05F" w:rsidR="00E22FBC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009C54AE" w:rsidP="009C54AE" w:rsidRDefault="009C54AE" w14:paraId="44099D7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42D5" w:rsidP="004C42D5" w:rsidRDefault="004C42D5" w14:paraId="3FEA52D7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  <w:r w:rsidRPr="00081718">
        <w:rPr>
          <w:rFonts w:ascii="Corbel" w:hAnsi="Corbel"/>
          <w:b w:val="0"/>
          <w:smallCaps w:val="0"/>
          <w:szCs w:val="24"/>
        </w:rPr>
        <w:t xml:space="preserve"> w formie pisemnej lub ustnej. </w:t>
      </w:r>
      <w:r w:rsidRPr="00081718" w:rsidR="00D67103">
        <w:rPr>
          <w:rFonts w:ascii="Corbel" w:hAnsi="Corbel"/>
          <w:b w:val="0"/>
          <w:smallCaps w:val="0"/>
          <w:szCs w:val="24"/>
        </w:rPr>
        <w:t>Zaliczenie z oceną w formie pisemnej lub ustnej.</w:t>
      </w:r>
      <w:r w:rsidR="00D67103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Egzamin </w:t>
      </w:r>
      <w:r w:rsidR="00D67103">
        <w:rPr>
          <w:rFonts w:ascii="Corbel" w:hAnsi="Corbel"/>
          <w:b w:val="0"/>
          <w:smallCaps w:val="0"/>
          <w:szCs w:val="24"/>
        </w:rPr>
        <w:t xml:space="preserve">lub zaliczenie w formie </w:t>
      </w:r>
      <w:r w:rsidRPr="00081718">
        <w:rPr>
          <w:rFonts w:ascii="Corbel" w:hAnsi="Corbel"/>
          <w:b w:val="0"/>
          <w:smallCaps w:val="0"/>
          <w:szCs w:val="24"/>
        </w:rPr>
        <w:t>pisemn</w:t>
      </w:r>
      <w:r w:rsidR="00D67103">
        <w:rPr>
          <w:rFonts w:ascii="Corbel" w:hAnsi="Corbel"/>
          <w:b w:val="0"/>
          <w:smallCaps w:val="0"/>
          <w:szCs w:val="24"/>
        </w:rPr>
        <w:t>ej</w:t>
      </w:r>
      <w:r w:rsidRPr="00081718">
        <w:rPr>
          <w:rFonts w:ascii="Corbel" w:hAnsi="Corbel"/>
          <w:b w:val="0"/>
          <w:smallCaps w:val="0"/>
          <w:szCs w:val="24"/>
        </w:rPr>
        <w:t xml:space="preserve"> zawierać może pytania testowe, otwarte oraz problemy do rozwiązania.</w:t>
      </w:r>
    </w:p>
    <w:p w:rsidR="006716BF" w:rsidP="006716BF" w:rsidRDefault="006716BF" w14:paraId="1B78EAEF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P="009C54AE" w:rsidRDefault="0085747A" w14:paraId="7F733FE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Pr="009C54AE" w:rsidR="009E05C7" w:rsidP="009C54AE" w:rsidRDefault="009E05C7" w14:paraId="03667F12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73DCA6DD" w14:paraId="343F68C5" w14:textId="77777777">
        <w:tc>
          <w:tcPr>
            <w:tcW w:w="9670" w:type="dxa"/>
          </w:tcPr>
          <w:p w:rsidRPr="009C54AE" w:rsidR="0085747A" w:rsidP="73DCA6DD" w:rsidRDefault="004C42D5" w14:paraId="524821A4" w14:textId="00856E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prawa administracyjnego</w:t>
            </w:r>
            <w:r w:rsidR="0027348A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:rsidR="00153C41" w:rsidP="009C54AE" w:rsidRDefault="00153C41" w14:paraId="7FA31F6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DE0D05F" w:rsidRDefault="5DE0D05F" w14:paraId="353FE806" w14:textId="585032D0">
      <w:r>
        <w:br w:type="page"/>
      </w:r>
    </w:p>
    <w:p w:rsidRPr="00C05F44" w:rsidR="0085747A" w:rsidP="5DE0D05F" w:rsidRDefault="0071620A" w14:paraId="2FF8004B" w14:textId="7349A461">
      <w:pPr>
        <w:pStyle w:val="Punktygwne"/>
        <w:spacing w:before="0" w:after="0"/>
        <w:rPr>
          <w:rFonts w:ascii="Corbel" w:hAnsi="Corbel"/>
        </w:rPr>
      </w:pPr>
      <w:r w:rsidRPr="5DE0D05F" w:rsidR="0071620A">
        <w:rPr>
          <w:rFonts w:ascii="Corbel" w:hAnsi="Corbel"/>
        </w:rPr>
        <w:t>3.</w:t>
      </w:r>
      <w:r w:rsidRPr="5DE0D05F" w:rsidR="0085747A">
        <w:rPr>
          <w:rFonts w:ascii="Corbel" w:hAnsi="Corbel"/>
        </w:rPr>
        <w:t xml:space="preserve"> </w:t>
      </w:r>
      <w:r w:rsidRPr="5DE0D05F" w:rsidR="00A84C85">
        <w:rPr>
          <w:rFonts w:ascii="Corbel" w:hAnsi="Corbel"/>
        </w:rPr>
        <w:t xml:space="preserve">cele, efekty uczenia </w:t>
      </w:r>
      <w:r w:rsidRPr="5DE0D05F" w:rsidR="00A84C85">
        <w:rPr>
          <w:rFonts w:ascii="Corbel" w:hAnsi="Corbel"/>
        </w:rPr>
        <w:t>się</w:t>
      </w:r>
      <w:r w:rsidRPr="5DE0D05F" w:rsidR="0085747A">
        <w:rPr>
          <w:rFonts w:ascii="Corbel" w:hAnsi="Corbel"/>
        </w:rPr>
        <w:t>,</w:t>
      </w:r>
      <w:r w:rsidRPr="5DE0D05F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5830034E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4FB9ACE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036EB804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70547D12" w14:textId="77777777">
        <w:tc>
          <w:tcPr>
            <w:tcW w:w="851" w:type="dxa"/>
            <w:vAlign w:val="center"/>
          </w:tcPr>
          <w:p w:rsidRPr="009C54AE" w:rsidR="0085747A" w:rsidP="009C54AE" w:rsidRDefault="0085747A" w14:paraId="4996298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D67103" w:rsidRDefault="000407B8" w14:paraId="20C2E83F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D67103">
              <w:rPr>
                <w:rFonts w:ascii="Corbel" w:hAnsi="Corbel"/>
                <w:b w:val="0"/>
                <w:sz w:val="24"/>
                <w:szCs w:val="24"/>
              </w:rPr>
              <w:t>zajęć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jest </w:t>
            </w:r>
            <w:r>
              <w:rPr>
                <w:rFonts w:ascii="Corbel" w:hAnsi="Corbel"/>
                <w:b w:val="0"/>
                <w:sz w:val="24"/>
                <w:szCs w:val="24"/>
              </w:rPr>
              <w:t>przybliżenie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wiedzy wraz z aparaturą pojęciową odnoszącą się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do szeroko rozumianego prawa policyjnego w kontekście uregulowań administracyjnoprawnych.</w:t>
            </w:r>
          </w:p>
        </w:tc>
      </w:tr>
      <w:tr w:rsidRPr="009C54AE" w:rsidR="0085747A" w:rsidTr="00923D7D" w14:paraId="089FBE95" w14:textId="77777777">
        <w:tc>
          <w:tcPr>
            <w:tcW w:w="851" w:type="dxa"/>
            <w:vAlign w:val="center"/>
          </w:tcPr>
          <w:p w:rsidRPr="009C54AE" w:rsidR="0085747A" w:rsidP="009C54AE" w:rsidRDefault="000407B8" w14:paraId="744F009D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0407B8" w:rsidR="0085747A" w:rsidP="000407B8" w:rsidRDefault="000407B8" w14:paraId="15D78897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Celem zajęć jest pogłębienie wiedzy słuchacza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organizacji i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za</w:t>
            </w:r>
            <w:r>
              <w:rPr>
                <w:rFonts w:ascii="Corbel" w:hAnsi="Corbel"/>
                <w:b w:val="0"/>
                <w:sz w:val="24"/>
                <w:szCs w:val="24"/>
              </w:rPr>
              <w:t>dań polskich służb policyjnych oraz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 metod ich wykonywania. Studentom zaprezentowane zostaną: geneza i podstawowe cele oraz zadania Policji. Dowiedzą się tak</w:t>
            </w:r>
            <w:r>
              <w:rPr>
                <w:rFonts w:ascii="Corbel" w:hAnsi="Corbel"/>
                <w:b w:val="0"/>
                <w:sz w:val="24"/>
                <w:szCs w:val="24"/>
              </w:rPr>
              <w:t>że o czynnościach dochodzeniowo</w:t>
            </w:r>
            <w:r w:rsidR="004C42D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4C42D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śledczych, czynnościach operacyjno-rozpoznawc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zych oraz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czynnościach administracyjno-porządkowych.                                           </w:t>
            </w:r>
          </w:p>
        </w:tc>
      </w:tr>
    </w:tbl>
    <w:p w:rsidRPr="009C54AE" w:rsidR="0085747A" w:rsidP="009C54AE" w:rsidRDefault="0085747A" w14:paraId="735F16AB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1F59556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56EB76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9C54AE" w:rsidR="0085747A" w:rsidTr="5DE0D05F" w14:paraId="741FF670" w14:textId="77777777">
        <w:tc>
          <w:tcPr>
            <w:tcW w:w="1701" w:type="dxa"/>
            <w:tcMar/>
            <w:vAlign w:val="center"/>
          </w:tcPr>
          <w:p w:rsidRPr="009C54AE" w:rsidR="0085747A" w:rsidP="009C54AE" w:rsidRDefault="0085747A" w14:paraId="637F600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9C54AE" w:rsidR="0085747A" w:rsidP="00C05F44" w:rsidRDefault="0085747A" w14:paraId="2893FCC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9C54AE" w:rsidR="0085747A" w:rsidP="00C05F44" w:rsidRDefault="0085747A" w14:paraId="5055516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5DE0D05F" w14:paraId="1054B81A" w14:textId="77777777">
        <w:tc>
          <w:tcPr>
            <w:tcW w:w="1701" w:type="dxa"/>
            <w:tcMar/>
          </w:tcPr>
          <w:p w:rsidRPr="009C54AE" w:rsidR="0085747A" w:rsidP="009C54AE" w:rsidRDefault="0085747A" w14:paraId="093E1E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D66F5C" w:rsidR="00C735C9" w:rsidP="00D66F5C" w:rsidRDefault="00C735C9" w14:paraId="2F2D78BF" w14:textId="77777777">
            <w:pPr>
              <w:pStyle w:val="TableParagraph"/>
              <w:spacing w:line="276" w:lineRule="auto"/>
              <w:ind w:left="34" w:right="100"/>
              <w:jc w:val="both"/>
              <w:rPr>
                <w:sz w:val="24"/>
                <w:szCs w:val="24"/>
              </w:rPr>
            </w:pPr>
            <w:r w:rsidRPr="00C735C9">
              <w:rPr>
                <w:sz w:val="24"/>
                <w:szCs w:val="24"/>
              </w:rPr>
              <w:t>Wykazuje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się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szczegółową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wiedzą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na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temat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struktur,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instytucji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i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zasad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działania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organów administracji publicznej ze szczególnym uwzględnieniem organów Policji,</w:t>
            </w:r>
            <w:r w:rsidRPr="00C735C9">
              <w:rPr>
                <w:spacing w:val="9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genezy</w:t>
            </w:r>
            <w:r w:rsidRPr="00C735C9">
              <w:rPr>
                <w:spacing w:val="7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i</w:t>
            </w:r>
            <w:r w:rsidRPr="00C735C9">
              <w:rPr>
                <w:spacing w:val="9"/>
                <w:sz w:val="24"/>
                <w:szCs w:val="24"/>
              </w:rPr>
              <w:t xml:space="preserve"> </w:t>
            </w:r>
            <w:r w:rsidR="00D66F5C">
              <w:rPr>
                <w:sz w:val="24"/>
                <w:szCs w:val="24"/>
              </w:rPr>
              <w:t>przemian</w:t>
            </w:r>
            <w:r w:rsidRPr="00C735C9">
              <w:rPr>
                <w:spacing w:val="10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wykonywanych</w:t>
            </w:r>
            <w:r w:rsidRPr="00C735C9">
              <w:rPr>
                <w:spacing w:val="-2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przez</w:t>
            </w:r>
            <w:r w:rsidRPr="00C735C9">
              <w:rPr>
                <w:spacing w:val="-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nie</w:t>
            </w:r>
            <w:r w:rsidRPr="00C735C9">
              <w:rPr>
                <w:spacing w:val="-3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zadań</w:t>
            </w:r>
            <w:r w:rsidR="00D66F5C">
              <w:rPr>
                <w:sz w:val="24"/>
                <w:szCs w:val="24"/>
              </w:rPr>
              <w:t>.</w:t>
            </w:r>
          </w:p>
        </w:tc>
        <w:tc>
          <w:tcPr>
            <w:tcW w:w="1873" w:type="dxa"/>
            <w:tcMar/>
          </w:tcPr>
          <w:p w:rsidR="0085747A" w:rsidP="009C54AE" w:rsidRDefault="003E5C70" w14:paraId="7E7E138C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2</w:t>
            </w:r>
          </w:p>
          <w:p w:rsidRPr="009C54AE" w:rsidR="009C4B2A" w:rsidP="009C54AE" w:rsidRDefault="009C4B2A" w14:paraId="45C0CB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3E5C70" w:rsidTr="5DE0D05F" w14:paraId="0D67F312" w14:textId="77777777">
        <w:tc>
          <w:tcPr>
            <w:tcW w:w="1701" w:type="dxa"/>
            <w:tcMar/>
          </w:tcPr>
          <w:p w:rsidRPr="009C54AE" w:rsidR="003E5C70" w:rsidP="00536318" w:rsidRDefault="003E5C70" w14:paraId="1D2777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Pr="00D66F5C" w:rsidR="00D66F5C" w:rsidP="00D66F5C" w:rsidRDefault="003E5C70" w14:paraId="0E2F3362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E5C70">
              <w:rPr>
                <w:rFonts w:ascii="Corbel" w:hAnsi="Corbel"/>
                <w:sz w:val="24"/>
                <w:szCs w:val="24"/>
              </w:rPr>
              <w:t xml:space="preserve">Dysponuje pogłębioną wiedzą o relacjach między organami administracji publicznej, w tym organami </w:t>
            </w:r>
            <w:r w:rsidR="0088760B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 xml:space="preserve">olicji </w:t>
            </w:r>
            <w:r w:rsidRPr="003E5C70">
              <w:rPr>
                <w:rFonts w:ascii="Corbel" w:hAnsi="Corbel"/>
                <w:sz w:val="24"/>
                <w:szCs w:val="24"/>
              </w:rPr>
              <w:t xml:space="preserve">odpowiedzialnymi za bezpieczeństwo </w:t>
            </w:r>
            <w:r>
              <w:rPr>
                <w:rFonts w:ascii="Corbel" w:hAnsi="Corbel"/>
                <w:sz w:val="24"/>
                <w:szCs w:val="24"/>
              </w:rPr>
              <w:t xml:space="preserve">i porządek publiczny </w:t>
            </w:r>
            <w:r w:rsidRPr="003E5C70">
              <w:rPr>
                <w:rFonts w:ascii="Corbel" w:hAnsi="Corbel"/>
                <w:sz w:val="24"/>
                <w:szCs w:val="24"/>
              </w:rPr>
              <w:t>oraz relacjach między nimi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3E5C70">
              <w:rPr>
                <w:rFonts w:ascii="Corbel" w:hAnsi="Corbel"/>
                <w:sz w:val="24"/>
                <w:szCs w:val="24"/>
              </w:rPr>
              <w:t xml:space="preserve"> a jednostką i </w:t>
            </w:r>
            <w:r>
              <w:rPr>
                <w:rFonts w:ascii="Corbel" w:hAnsi="Corbel"/>
                <w:sz w:val="24"/>
                <w:szCs w:val="24"/>
              </w:rPr>
              <w:t>innymi podmiotami.</w:t>
            </w:r>
          </w:p>
        </w:tc>
        <w:tc>
          <w:tcPr>
            <w:tcW w:w="1873" w:type="dxa"/>
            <w:tcMar/>
          </w:tcPr>
          <w:p w:rsidRPr="009C54AE" w:rsidR="003E5C70" w:rsidP="00536318" w:rsidRDefault="003E5C70" w14:paraId="43D2EA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Pr="009C54AE" w:rsidR="009C4B2A" w:rsidTr="5DE0D05F" w14:paraId="70B7169C" w14:textId="77777777">
        <w:tc>
          <w:tcPr>
            <w:tcW w:w="1701" w:type="dxa"/>
            <w:tcMar/>
          </w:tcPr>
          <w:p w:rsidRPr="009C54AE" w:rsidR="009C4B2A" w:rsidP="00715414" w:rsidRDefault="009C4B2A" w14:paraId="67E4B0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  <w:tcMar/>
          </w:tcPr>
          <w:p w:rsidRPr="00D66F5C" w:rsidR="00D66F5C" w:rsidP="00D66F5C" w:rsidRDefault="00D66F5C" w14:paraId="4B5B1DCA" w14:textId="77777777">
            <w:pPr>
              <w:pStyle w:val="TableParagraph"/>
              <w:spacing w:line="276" w:lineRule="auto"/>
              <w:ind w:left="34" w:right="100"/>
              <w:jc w:val="both"/>
              <w:rPr>
                <w:sz w:val="24"/>
                <w:szCs w:val="24"/>
              </w:rPr>
            </w:pPr>
            <w:r w:rsidRPr="00D66F5C">
              <w:rPr>
                <w:sz w:val="24"/>
                <w:szCs w:val="24"/>
              </w:rPr>
              <w:t>Dysponuje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usystematyzowaną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wiedzą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temat</w:t>
            </w:r>
            <w:r w:rsidRPr="00D66F5C">
              <w:rPr>
                <w:spacing w:val="-4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odpowiedzialności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etyki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funkcjonariuszy Policji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oraz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zna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kluczowe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zagadnienia</w:t>
            </w:r>
            <w:r w:rsidRPr="00D66F5C">
              <w:rPr>
                <w:spacing w:val="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dotyczące</w:t>
            </w:r>
            <w:r>
              <w:rPr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zatrudnienia</w:t>
            </w:r>
            <w:r w:rsidRPr="00D66F5C">
              <w:rPr>
                <w:spacing w:val="-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</w:t>
            </w:r>
            <w:r w:rsidRPr="00D66F5C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tej </w:t>
            </w:r>
            <w:r w:rsidRPr="00D66F5C">
              <w:rPr>
                <w:sz w:val="24"/>
                <w:szCs w:val="24"/>
              </w:rPr>
              <w:t>służbie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873" w:type="dxa"/>
            <w:tcMar/>
          </w:tcPr>
          <w:p w:rsidRPr="009C54AE" w:rsidR="009C4B2A" w:rsidP="00715414" w:rsidRDefault="009C4B2A" w14:paraId="01929D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Pr="009C54AE" w:rsidR="003E5C70" w:rsidTr="5DE0D05F" w14:paraId="4B726721" w14:textId="77777777">
        <w:tc>
          <w:tcPr>
            <w:tcW w:w="1701" w:type="dxa"/>
            <w:tcMar/>
          </w:tcPr>
          <w:p w:rsidRPr="009C54AE" w:rsidR="003E5C70" w:rsidP="00536318" w:rsidRDefault="003E5C70" w14:paraId="3AEB64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  <w:tcMar/>
          </w:tcPr>
          <w:p w:rsidRPr="00D66F5C" w:rsidR="00D66F5C" w:rsidP="00D66F5C" w:rsidRDefault="00D66F5C" w14:paraId="7369EBA9" w14:textId="77777777">
            <w:pPr>
              <w:pStyle w:val="TableParagraph"/>
              <w:spacing w:line="276" w:lineRule="auto"/>
              <w:ind w:left="34" w:right="100"/>
              <w:jc w:val="both"/>
              <w:rPr>
                <w:sz w:val="24"/>
                <w:szCs w:val="24"/>
              </w:rPr>
            </w:pPr>
            <w:r w:rsidRPr="00D66F5C">
              <w:rPr>
                <w:sz w:val="24"/>
                <w:szCs w:val="24"/>
              </w:rPr>
              <w:t>Wykazuje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się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pogłębioną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wiedzą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temat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teorii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naukowych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właściwych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dla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kierunku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administracja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ze szczególnym uwzględnieniem prawa policyjnego </w:t>
            </w:r>
            <w:r w:rsidRPr="00D66F5C">
              <w:rPr>
                <w:sz w:val="24"/>
                <w:szCs w:val="24"/>
              </w:rPr>
              <w:t>oraz</w:t>
            </w:r>
            <w:r>
              <w:rPr>
                <w:sz w:val="24"/>
                <w:szCs w:val="24"/>
              </w:rPr>
              <w:t xml:space="preserve"> </w:t>
            </w:r>
            <w:r w:rsidRPr="00D66F5C">
              <w:rPr>
                <w:spacing w:val="-4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ma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rozszerzoną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wiedzę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zakresie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miejsca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znaczenia</w:t>
            </w:r>
            <w:r w:rsidRPr="00D66F5C">
              <w:rPr>
                <w:spacing w:val="-4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nauk społecznych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 systemie nauk</w:t>
            </w:r>
            <w:r>
              <w:rPr>
                <w:sz w:val="24"/>
                <w:szCs w:val="24"/>
              </w:rPr>
              <w:t xml:space="preserve">, a także </w:t>
            </w:r>
            <w:r w:rsidRPr="00D66F5C">
              <w:rPr>
                <w:sz w:val="24"/>
                <w:szCs w:val="24"/>
              </w:rPr>
              <w:t xml:space="preserve">rozpoznaje 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relacje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 xml:space="preserve">prawa policyjnego </w:t>
            </w:r>
            <w:r w:rsidRPr="00D66F5C">
              <w:rPr>
                <w:sz w:val="24"/>
                <w:szCs w:val="24"/>
              </w:rPr>
              <w:t>do</w:t>
            </w:r>
            <w:r w:rsidRPr="00D66F5C">
              <w:rPr>
                <w:spacing w:val="7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innych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nauk</w:t>
            </w:r>
            <w:r w:rsidRPr="00D66F5C">
              <w:rPr>
                <w:spacing w:val="7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społecznych,</w:t>
            </w:r>
            <w:r w:rsidRPr="00D66F5C">
              <w:rPr>
                <w:spacing w:val="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znając</w:t>
            </w:r>
            <w:r w:rsidRPr="00D66F5C">
              <w:rPr>
                <w:spacing w:val="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zarys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ewolucji</w:t>
            </w:r>
            <w:r>
              <w:rPr>
                <w:sz w:val="24"/>
                <w:szCs w:val="24"/>
              </w:rPr>
              <w:t xml:space="preserve"> podmiotów policyjnych</w:t>
            </w:r>
            <w:r w:rsidRPr="00D66F5C">
              <w:rPr>
                <w:sz w:val="24"/>
                <w:szCs w:val="24"/>
              </w:rPr>
              <w:t>,</w:t>
            </w:r>
            <w:r w:rsidRPr="00D66F5C">
              <w:rPr>
                <w:spacing w:val="3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 xml:space="preserve">a także </w:t>
            </w:r>
            <w:r>
              <w:rPr>
                <w:sz w:val="24"/>
                <w:szCs w:val="24"/>
              </w:rPr>
              <w:t>posiada</w:t>
            </w:r>
            <w:r w:rsidRPr="00D66F5C">
              <w:rPr>
                <w:sz w:val="24"/>
                <w:szCs w:val="24"/>
              </w:rPr>
              <w:t xml:space="preserve"> szeroką wiedzę na </w:t>
            </w:r>
            <w:r>
              <w:rPr>
                <w:sz w:val="24"/>
                <w:szCs w:val="24"/>
              </w:rPr>
              <w:t xml:space="preserve">temat </w:t>
            </w:r>
            <w:r w:rsidRPr="00D66F5C">
              <w:rPr>
                <w:sz w:val="24"/>
                <w:szCs w:val="24"/>
              </w:rPr>
              <w:t xml:space="preserve">struktur </w:t>
            </w:r>
            <w:r>
              <w:rPr>
                <w:sz w:val="24"/>
                <w:szCs w:val="24"/>
              </w:rPr>
              <w:t>Policji w Polsce.</w:t>
            </w:r>
          </w:p>
        </w:tc>
        <w:tc>
          <w:tcPr>
            <w:tcW w:w="1873" w:type="dxa"/>
            <w:tcMar/>
          </w:tcPr>
          <w:p w:rsidRPr="009C54AE" w:rsidR="003E5C70" w:rsidP="00536318" w:rsidRDefault="00175954" w14:paraId="4182A1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  <w:tr w:rsidRPr="009C54AE" w:rsidR="003E5C70" w:rsidTr="5DE0D05F" w14:paraId="673E2921" w14:textId="77777777">
        <w:tc>
          <w:tcPr>
            <w:tcW w:w="1701" w:type="dxa"/>
            <w:tcMar/>
          </w:tcPr>
          <w:p w:rsidRPr="009C54AE" w:rsidR="003E5C70" w:rsidP="00536318" w:rsidRDefault="003E5C70" w14:paraId="7EEB2F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Mar/>
          </w:tcPr>
          <w:p w:rsidRPr="00D66F5C" w:rsidR="00D66F5C" w:rsidP="0088760B" w:rsidRDefault="00175954" w14:paraId="1F80E1C0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75954">
              <w:rPr>
                <w:rFonts w:ascii="Corbel" w:hAnsi="Corbel"/>
                <w:sz w:val="24"/>
                <w:szCs w:val="24"/>
              </w:rPr>
              <w:t xml:space="preserve">Potrafi prawidłowo identyfikować i interpretować zjawiska </w:t>
            </w:r>
            <w:r w:rsidRPr="00175954">
              <w:rPr>
                <w:rFonts w:ascii="Corbel" w:hAnsi="Corbel"/>
                <w:sz w:val="24"/>
                <w:szCs w:val="24"/>
              </w:rPr>
              <w:t>prawne i inne zachodzące w administracji oraz ich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wzajemne relacje z wykorzystaniem wiedzy w zakresie nauk administracyjnych i nauk o </w:t>
            </w:r>
            <w:r w:rsidR="0088760B">
              <w:rPr>
                <w:rFonts w:ascii="Corbel" w:hAnsi="Corbel"/>
                <w:sz w:val="24"/>
                <w:szCs w:val="24"/>
              </w:rPr>
              <w:t>policji</w:t>
            </w:r>
            <w:r w:rsidRPr="0017595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Mar/>
          </w:tcPr>
          <w:p w:rsidRPr="009C54AE" w:rsidR="003E5C70" w:rsidP="00536318" w:rsidRDefault="00175954" w14:paraId="2E6156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Pr="009C54AE" w:rsidR="003E5C70" w:rsidTr="5DE0D05F" w14:paraId="625E2278" w14:textId="77777777">
        <w:tc>
          <w:tcPr>
            <w:tcW w:w="1701" w:type="dxa"/>
            <w:tcMar/>
          </w:tcPr>
          <w:p w:rsidRPr="009C54AE" w:rsidR="003E5C70" w:rsidP="00536318" w:rsidRDefault="003E5C70" w14:paraId="56BCCF6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tcMar/>
          </w:tcPr>
          <w:p w:rsidRPr="00F7169E" w:rsidR="00D66F5C" w:rsidP="00F7169E" w:rsidRDefault="00175954" w14:paraId="246D51ED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75954">
              <w:rPr>
                <w:rFonts w:ascii="Corbel" w:hAnsi="Corbel"/>
                <w:sz w:val="24"/>
                <w:szCs w:val="24"/>
              </w:rPr>
              <w:t>Posiada umiejętność</w:t>
            </w:r>
            <w:r w:rsidR="0008301F">
              <w:rPr>
                <w:rFonts w:ascii="Corbel" w:hAnsi="Corbel"/>
                <w:sz w:val="24"/>
                <w:szCs w:val="24"/>
              </w:rPr>
              <w:t xml:space="preserve"> wykorzystania posiadanej wiedzy oraz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 </w:t>
            </w:r>
            <w:r w:rsidR="0008301F">
              <w:rPr>
                <w:rFonts w:ascii="Corbel" w:hAnsi="Corbel"/>
                <w:sz w:val="24"/>
                <w:szCs w:val="24"/>
              </w:rPr>
              <w:t xml:space="preserve">doboru źródeł i informacji 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związanych z </w:t>
            </w:r>
            <w:r>
              <w:rPr>
                <w:rFonts w:ascii="Corbel" w:hAnsi="Corbel"/>
                <w:sz w:val="24"/>
                <w:szCs w:val="24"/>
              </w:rPr>
              <w:t>działalnością administracji policyjnej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oraz dostrzega 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rolę </w:t>
            </w:r>
            <w:r>
              <w:rPr>
                <w:rFonts w:ascii="Corbel" w:hAnsi="Corbel"/>
                <w:sz w:val="24"/>
                <w:szCs w:val="24"/>
              </w:rPr>
              <w:t xml:space="preserve">Policji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175954">
              <w:rPr>
                <w:rFonts w:ascii="Corbel" w:hAnsi="Corbel"/>
                <w:sz w:val="24"/>
                <w:szCs w:val="24"/>
              </w:rPr>
              <w:t xml:space="preserve">w organizacji państwa i współczesnego społeczeństwa,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a także potrafi </w:t>
            </w:r>
            <w:r w:rsidRPr="00175954">
              <w:rPr>
                <w:rFonts w:ascii="Corbel" w:hAnsi="Corbel"/>
                <w:sz w:val="24"/>
                <w:szCs w:val="24"/>
              </w:rPr>
              <w:t>formułować własne opinie na ten temat oraz stawiać hipotezy badawcze i je weryfikować.</w:t>
            </w:r>
          </w:p>
        </w:tc>
        <w:tc>
          <w:tcPr>
            <w:tcW w:w="1873" w:type="dxa"/>
            <w:tcMar/>
          </w:tcPr>
          <w:p w:rsidRPr="009C54AE" w:rsidR="003E5C70" w:rsidP="00536318" w:rsidRDefault="00175954" w14:paraId="10ECAAB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Pr="009C54AE" w:rsidR="003E5C70" w:rsidTr="5DE0D05F" w14:paraId="29AB1745" w14:textId="77777777">
        <w:tc>
          <w:tcPr>
            <w:tcW w:w="1701" w:type="dxa"/>
            <w:tcMar/>
          </w:tcPr>
          <w:p w:rsidRPr="009C54AE" w:rsidR="003E5C70" w:rsidP="00536318" w:rsidRDefault="003E5C70" w14:paraId="505D36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tcMar/>
          </w:tcPr>
          <w:p w:rsidRPr="00F7169E" w:rsidR="00F7169E" w:rsidP="00F7169E" w:rsidRDefault="00F7169E" w14:paraId="22F9FB1A" w14:textId="77777777">
            <w:pPr>
              <w:pStyle w:val="TableParagraph"/>
              <w:ind w:left="34" w:right="97"/>
              <w:jc w:val="both"/>
              <w:rPr>
                <w:sz w:val="24"/>
                <w:szCs w:val="24"/>
              </w:rPr>
            </w:pPr>
            <w:r w:rsidRPr="00F7169E">
              <w:rPr>
                <w:sz w:val="24"/>
                <w:szCs w:val="24"/>
              </w:rPr>
              <w:t>Posiada umiejętność logicznego myślenia, analizy</w:t>
            </w:r>
            <w:r w:rsidRPr="00F7169E">
              <w:rPr>
                <w:spacing w:val="-4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</w:t>
            </w:r>
            <w:r w:rsidRPr="00F7169E">
              <w:rPr>
                <w:spacing w:val="1"/>
                <w:sz w:val="24"/>
                <w:szCs w:val="24"/>
              </w:rPr>
              <w:t> </w:t>
            </w:r>
            <w:r w:rsidRPr="00F7169E">
              <w:rPr>
                <w:sz w:val="24"/>
                <w:szCs w:val="24"/>
              </w:rPr>
              <w:t>syntezy,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dzięki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czemu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potrafi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przekonująco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argumentować</w:t>
            </w:r>
            <w:r w:rsidRPr="00F7169E">
              <w:rPr>
                <w:spacing w:val="-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</w:t>
            </w:r>
            <w:r w:rsidRPr="00F7169E">
              <w:rPr>
                <w:spacing w:val="-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interpretować</w:t>
            </w:r>
            <w:r w:rsidRPr="00F7169E">
              <w:rPr>
                <w:spacing w:val="-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zjawiska administracyjne,</w:t>
            </w:r>
          </w:p>
          <w:p w:rsidRPr="00175954" w:rsidR="00F7169E" w:rsidP="5DE0D05F" w:rsidRDefault="00F7169E" w14:paraId="6B22CBF7" w14:textId="3A62A49F">
            <w:pPr>
              <w:spacing w:after="0"/>
              <w:ind w:left="34"/>
              <w:jc w:val="both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</w:rPr>
            </w:pPr>
            <w:r w:rsidRPr="00F7169E" w:rsidR="6AA2C8A4">
              <w:rPr>
                <w:rFonts w:ascii="Corbel" w:hAnsi="Corbel"/>
                <w:sz w:val="24"/>
                <w:szCs w:val="24"/>
              </w:rPr>
              <w:t>prawne,</w:t>
            </w:r>
            <w:r w:rsidRPr="00F7169E" w:rsidR="6AA2C8A4">
              <w:rPr>
                <w:rFonts w:ascii="Corbel" w:hAnsi="Corbel"/>
                <w:spacing w:val="-5"/>
                <w:sz w:val="24"/>
                <w:szCs w:val="24"/>
              </w:rPr>
              <w:t xml:space="preserve"> </w:t>
            </w:r>
            <w:r w:rsidRPr="00F7169E" w:rsidR="6AA2C8A4">
              <w:rPr>
                <w:rFonts w:ascii="Corbel" w:hAnsi="Corbel"/>
                <w:sz w:val="24"/>
                <w:szCs w:val="24"/>
              </w:rPr>
              <w:t>społeczne,</w:t>
            </w:r>
            <w:r w:rsidRPr="00F7169E" w:rsidR="6AA2C8A4">
              <w:rPr>
                <w:rFonts w:ascii="Corbel" w:hAnsi="Corbel"/>
                <w:spacing w:val="-4"/>
                <w:sz w:val="24"/>
                <w:szCs w:val="24"/>
              </w:rPr>
              <w:t xml:space="preserve"> </w:t>
            </w:r>
            <w:r w:rsidRPr="00F7169E" w:rsidR="6AA2C8A4">
              <w:rPr>
                <w:rFonts w:ascii="Corbel" w:hAnsi="Corbel"/>
                <w:sz w:val="24"/>
                <w:szCs w:val="24"/>
              </w:rPr>
              <w:t xml:space="preserve">polityczne </w:t>
            </w:r>
            <w:r w:rsidRPr="00F7169E" w:rsidR="6AA2C8A4">
              <w:rPr>
                <w:rFonts w:ascii="Corbel" w:hAnsi="Corbel"/>
                <w:spacing w:val="-1"/>
                <w:sz w:val="24"/>
                <w:szCs w:val="24"/>
              </w:rPr>
              <w:t xml:space="preserve">i </w:t>
            </w:r>
            <w:r w:rsidRPr="00F7169E" w:rsidR="6AA2C8A4">
              <w:rPr>
                <w:rFonts w:ascii="Corbel" w:hAnsi="Corbel"/>
                <w:spacing w:val="-1"/>
                <w:sz w:val="24"/>
                <w:szCs w:val="24"/>
              </w:rPr>
              <w:t>ekonomiczne</w:t>
            </w:r>
            <w:r w:rsidRPr="00F7169E" w:rsidR="6AA2C8A4">
              <w:rPr>
                <w:rFonts w:ascii="Corbel" w:hAnsi="Corbel"/>
                <w:spacing w:val="-43"/>
                <w:sz w:val="24"/>
                <w:szCs w:val="24"/>
              </w:rPr>
              <w:t xml:space="preserve"> </w:t>
            </w:r>
            <w:r w:rsidR="6AA2C8A4">
              <w:rPr>
                <w:sz w:val="24"/>
                <w:szCs w:val="24"/>
              </w:rPr>
              <w:t xml:space="preserve">zachodzące</w:t>
            </w:r>
            <w:r w:rsidR="6AA2C8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="6AA2C8A4">
              <w:rPr>
                <w:sz w:val="24"/>
                <w:szCs w:val="24"/>
              </w:rPr>
              <w:t>w działalności Policji</w:t>
            </w:r>
            <w:r w:rsidRPr="00F7169E" w:rsidR="6AA2C8A4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F7169E" w:rsidR="6AA2C8A4">
              <w:rPr>
                <w:rFonts w:ascii="Corbel" w:hAnsi="Corbel"/>
                <w:spacing w:val="-1"/>
                <w:sz w:val="24"/>
                <w:szCs w:val="24"/>
              </w:rPr>
              <w:t xml:space="preserve"> </w:t>
            </w:r>
            <w:r w:rsidRPr="00F7169E" w:rsidR="6AA2C8A4">
              <w:rPr>
                <w:rFonts w:ascii="Corbel" w:hAnsi="Corbel"/>
                <w:sz w:val="24"/>
                <w:szCs w:val="24"/>
              </w:rPr>
              <w:t>sytuacjach decyzyjnych</w:t>
            </w:r>
            <w:r w:rsidR="6AA2C8A4">
              <w:rPr>
                <w:rFonts w:ascii="Corbel" w:hAnsi="Corbel"/>
                <w:sz w:val="24"/>
                <w:szCs w:val="24"/>
              </w:rPr>
              <w:t xml:space="preserve"> z zakresu ochrony bezpieczeństwa ludzi oraz utrzymania bezpieczeństwa i porządku publicznego.</w:t>
            </w:r>
          </w:p>
        </w:tc>
        <w:tc>
          <w:tcPr>
            <w:tcW w:w="1873" w:type="dxa"/>
            <w:tcMar/>
          </w:tcPr>
          <w:p w:rsidRPr="009C54AE" w:rsidR="003E5C70" w:rsidP="00536318" w:rsidRDefault="00802262" w14:paraId="30F7B3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  <w:tr w:rsidRPr="009C54AE" w:rsidR="003E5C70" w:rsidTr="5DE0D05F" w14:paraId="48A4D6A2" w14:textId="77777777">
        <w:tc>
          <w:tcPr>
            <w:tcW w:w="1701" w:type="dxa"/>
            <w:tcMar/>
          </w:tcPr>
          <w:p w:rsidRPr="009C54AE" w:rsidR="003E5C70" w:rsidP="00536318" w:rsidRDefault="003E5C70" w14:paraId="23A86E2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  <w:tcMar/>
          </w:tcPr>
          <w:p w:rsidRPr="00F7169E" w:rsidR="00F7169E" w:rsidP="00F7169E" w:rsidRDefault="00F7169E" w14:paraId="0F96E84C" w14:textId="77777777">
            <w:pPr>
              <w:pStyle w:val="TableParagraph"/>
              <w:spacing w:before="1"/>
              <w:ind w:left="34"/>
              <w:jc w:val="both"/>
              <w:rPr>
                <w:sz w:val="24"/>
                <w:szCs w:val="24"/>
              </w:rPr>
            </w:pPr>
            <w:r w:rsidRPr="00F7169E">
              <w:rPr>
                <w:sz w:val="24"/>
                <w:szCs w:val="24"/>
              </w:rPr>
              <w:t>Jest</w:t>
            </w:r>
            <w:r w:rsidRPr="00F7169E">
              <w:rPr>
                <w:spacing w:val="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gotowy</w:t>
            </w:r>
            <w:r w:rsidRPr="00F7169E">
              <w:rPr>
                <w:spacing w:val="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samodzielnie</w:t>
            </w:r>
            <w:r w:rsidRPr="00F7169E">
              <w:rPr>
                <w:spacing w:val="2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</w:t>
            </w:r>
            <w:r w:rsidRPr="00F7169E">
              <w:rPr>
                <w:spacing w:val="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krytycznie</w:t>
            </w:r>
            <w:r w:rsidRPr="00F7169E">
              <w:rPr>
                <w:spacing w:val="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uzupełniać</w:t>
            </w:r>
            <w:r w:rsidRPr="00F7169E">
              <w:rPr>
                <w:spacing w:val="6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wiedzę</w:t>
            </w:r>
            <w:r>
              <w:rPr>
                <w:sz w:val="24"/>
                <w:szCs w:val="24"/>
              </w:rPr>
              <w:t xml:space="preserve"> z zakresu administracyjnoprawnych zagadnień prawa policyjnego z uwzględnieniem aspektów interdyscyplinarnych.</w:t>
            </w:r>
          </w:p>
        </w:tc>
        <w:tc>
          <w:tcPr>
            <w:tcW w:w="1873" w:type="dxa"/>
            <w:tcMar/>
          </w:tcPr>
          <w:p w:rsidRPr="009C54AE" w:rsidR="003E5C70" w:rsidP="00536318" w:rsidRDefault="00802262" w14:paraId="2B5A77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08301F">
              <w:rPr>
                <w:rFonts w:ascii="Corbel" w:hAnsi="Corbel"/>
                <w:b w:val="0"/>
                <w:bCs/>
                <w:szCs w:val="24"/>
              </w:rPr>
              <w:t>1</w:t>
            </w:r>
          </w:p>
        </w:tc>
      </w:tr>
      <w:tr w:rsidRPr="009C54AE" w:rsidR="009C4B2A" w:rsidTr="5DE0D05F" w14:paraId="7EA3F4D5" w14:textId="77777777">
        <w:tc>
          <w:tcPr>
            <w:tcW w:w="1701" w:type="dxa"/>
            <w:tcMar/>
          </w:tcPr>
          <w:p w:rsidRPr="009C54AE" w:rsidR="009C4B2A" w:rsidP="00715414" w:rsidRDefault="009C4B2A" w14:paraId="76CAE19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  <w:tcMar/>
          </w:tcPr>
          <w:p w:rsidRPr="00F7169E" w:rsidR="00F7169E" w:rsidP="00F7169E" w:rsidRDefault="00F7169E" w14:paraId="603E18ED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7169E">
              <w:rPr>
                <w:rFonts w:ascii="Corbel" w:hAnsi="Corbel"/>
                <w:sz w:val="24"/>
                <w:szCs w:val="24"/>
              </w:rPr>
              <w:t xml:space="preserve">Jest zdolny do samodzielnego </w:t>
            </w:r>
            <w:r>
              <w:rPr>
                <w:rFonts w:ascii="Corbel" w:hAnsi="Corbel"/>
                <w:sz w:val="24"/>
                <w:szCs w:val="24"/>
              </w:rPr>
              <w:t>rozwią</w:t>
            </w:r>
            <w:r w:rsidRPr="00F7169E">
              <w:rPr>
                <w:rFonts w:ascii="Corbel" w:hAnsi="Corbel"/>
                <w:sz w:val="24"/>
                <w:szCs w:val="24"/>
              </w:rPr>
              <w:t xml:space="preserve">zywania </w:t>
            </w:r>
            <w:r w:rsidRPr="00F7169E">
              <w:rPr>
                <w:rFonts w:ascii="Corbel" w:hAnsi="Corbel"/>
                <w:spacing w:val="-1"/>
                <w:sz w:val="24"/>
                <w:szCs w:val="24"/>
              </w:rPr>
              <w:t>podstawowych</w:t>
            </w:r>
            <w:r w:rsidRPr="00F7169E">
              <w:rPr>
                <w:rFonts w:ascii="Corbel" w:hAnsi="Corbel"/>
                <w:spacing w:val="-10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problemów</w:t>
            </w:r>
            <w:r w:rsidRPr="00F7169E">
              <w:rPr>
                <w:rFonts w:ascii="Corbel" w:hAnsi="Corbel"/>
                <w:spacing w:val="-1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administracyjnych,</w:t>
            </w:r>
            <w:r w:rsidRPr="00F7169E">
              <w:rPr>
                <w:rFonts w:ascii="Corbel" w:hAnsi="Corbel"/>
                <w:spacing w:val="-1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prawnych</w:t>
            </w:r>
            <w:r w:rsidRPr="00F7169E">
              <w:rPr>
                <w:rFonts w:ascii="Corbel" w:hAnsi="Corbel"/>
                <w:spacing w:val="-10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i etycznych</w:t>
            </w:r>
            <w:r w:rsidRPr="00F7169E">
              <w:rPr>
                <w:rFonts w:ascii="Corbel" w:hAnsi="Corbel"/>
                <w:spacing w:val="-3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związanych</w:t>
            </w:r>
            <w:r w:rsidRPr="00F7169E">
              <w:rPr>
                <w:rFonts w:ascii="Corbel" w:hAnsi="Corbel"/>
                <w:spacing w:val="-2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z</w:t>
            </w:r>
            <w:r w:rsidRPr="00F7169E">
              <w:rPr>
                <w:rFonts w:ascii="Corbel" w:hAnsi="Corbel"/>
                <w:spacing w:val="-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 xml:space="preserve">funkcjonowaniem struktur </w:t>
            </w:r>
            <w:r>
              <w:rPr>
                <w:rFonts w:ascii="Corbel" w:hAnsi="Corbel"/>
                <w:sz w:val="24"/>
                <w:szCs w:val="24"/>
              </w:rPr>
              <w:t>policyjnych ze szczególnym uwzględnieniem Policji.</w:t>
            </w:r>
          </w:p>
        </w:tc>
        <w:tc>
          <w:tcPr>
            <w:tcW w:w="1873" w:type="dxa"/>
            <w:tcMar/>
          </w:tcPr>
          <w:p w:rsidRPr="009C54AE" w:rsidR="009C4B2A" w:rsidP="00715414" w:rsidRDefault="009C4B2A" w14:paraId="494F34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K_K02</w:t>
            </w:r>
          </w:p>
        </w:tc>
      </w:tr>
      <w:tr w:rsidRPr="009C54AE" w:rsidR="0085747A" w:rsidTr="5DE0D05F" w14:paraId="0ADFF599" w14:textId="77777777">
        <w:tc>
          <w:tcPr>
            <w:tcW w:w="1701" w:type="dxa"/>
            <w:tcMar/>
          </w:tcPr>
          <w:p w:rsidRPr="009C54AE" w:rsidR="0085747A" w:rsidP="009C54AE" w:rsidRDefault="0085747A" w14:paraId="72F48D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  <w:tcMar/>
          </w:tcPr>
          <w:p w:rsidRPr="009B53B2" w:rsidR="00F7169E" w:rsidP="009B53B2" w:rsidRDefault="00F7169E" w14:paraId="2AE49C80" w14:textId="199237F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53B2" w:rsidR="6AA2C8A4">
              <w:rPr>
                <w:rFonts w:ascii="Corbel" w:hAnsi="Corbel"/>
                <w:sz w:val="24"/>
                <w:szCs w:val="24"/>
              </w:rPr>
              <w:t>Uczestniczy</w:t>
            </w:r>
            <w:r w:rsidRPr="009B53B2" w:rsidR="6AA2C8A4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w</w:t>
            </w:r>
            <w:r w:rsidRPr="009B53B2" w:rsidR="6AA2C8A4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przygotowaniu</w:t>
            </w:r>
            <w:r w:rsidRPr="009B53B2" w:rsidR="6AA2C8A4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projektów,</w:t>
            </w:r>
            <w:r w:rsidRPr="009B53B2" w:rsidR="6AA2C8A4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z</w:t>
            </w:r>
            <w:r w:rsidRPr="009B53B2" w:rsidR="6AA2C8A4">
              <w:rPr>
                <w:rFonts w:ascii="Corbel" w:hAnsi="Corbel"/>
                <w:spacing w:val="1"/>
                <w:sz w:val="24"/>
                <w:szCs w:val="24"/>
              </w:rPr>
              <w:t> 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uwzględnieniem</w:t>
            </w:r>
            <w:r w:rsidRPr="009B53B2" w:rsidR="6AA2C8A4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wiedzy</w:t>
            </w:r>
            <w:r w:rsidRPr="009B53B2" w:rsidR="6AA2C8A4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i</w:t>
            </w:r>
            <w:r w:rsidRPr="009B53B2" w:rsidR="6AA2C8A4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umiejętności</w:t>
            </w:r>
            <w:r w:rsidRPr="009B53B2" w:rsidR="6AA2C8A4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zdobytych</w:t>
            </w:r>
            <w:r w:rsidRPr="009B53B2" w:rsidR="6AA2C8A4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w</w:t>
            </w:r>
            <w:r w:rsidRPr="009B53B2" w:rsidR="6AA2C8A4">
              <w:rPr>
                <w:rFonts w:ascii="Corbel" w:hAnsi="Corbel"/>
                <w:spacing w:val="46"/>
                <w:sz w:val="24"/>
                <w:szCs w:val="24"/>
              </w:rPr>
              <w:t> 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trakcie</w:t>
            </w:r>
            <w:r w:rsidRPr="009B53B2" w:rsidR="6AA2C8A4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studiów</w:t>
            </w:r>
            <w:r w:rsidRPr="009B53B2" w:rsidR="6AA2C8A4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oraz</w:t>
            </w:r>
            <w:r w:rsidRPr="009B53B2" w:rsidR="6AA2C8A4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jest</w:t>
            </w:r>
            <w:r w:rsidRPr="009B53B2" w:rsidR="6AA2C8A4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gotowy</w:t>
            </w:r>
            <w:r w:rsidRPr="009B53B2" w:rsidR="6AA2C8A4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 w:rsidR="6AA2C8A4">
              <w:rPr>
                <w:rFonts w:ascii="Corbel" w:hAnsi="Corbel"/>
                <w:sz w:val="24"/>
                <w:szCs w:val="24"/>
              </w:rPr>
              <w:t>działać</w:t>
            </w:r>
            <w:r w:rsidRPr="009B53B2" w:rsidR="67D3E5F8">
              <w:rPr>
                <w:rFonts w:ascii="Corbel" w:hAnsi="Corbel"/>
                <w:sz w:val="24"/>
                <w:szCs w:val="24"/>
              </w:rPr>
              <w:t xml:space="preserve"> </w:t>
            </w:r>
            <w:r w:rsidR="0F05F3A7">
              <w:rPr>
                <w:rFonts w:ascii="Corbel" w:hAnsi="Corbel"/>
                <w:spacing w:val="1"/>
                <w:sz w:val="24"/>
                <w:szCs w:val="24"/>
              </w:rPr>
              <w:t xml:space="preserve">na rzecz warunków bezpiecznej egzystencji </w:t>
            </w:r>
            <w:r w:rsidR="0F05F3A7">
              <w:rPr>
                <w:rFonts w:ascii="Corbel" w:hAnsi="Corbel"/>
                <w:sz w:val="24"/>
                <w:szCs w:val="24"/>
              </w:rPr>
              <w:t>grup społecznych i osób fizycznych w instytucjach o charakterze policyjnym.</w:t>
            </w:r>
          </w:p>
        </w:tc>
        <w:tc>
          <w:tcPr>
            <w:tcW w:w="1873" w:type="dxa"/>
            <w:tcMar/>
          </w:tcPr>
          <w:p w:rsidRPr="009C54AE" w:rsidR="0085747A" w:rsidP="009C54AE" w:rsidRDefault="00802262" w14:paraId="1F5494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</w:tbl>
    <w:p w:rsidRPr="009C54AE" w:rsidR="0085747A" w:rsidP="009C54AE" w:rsidRDefault="0085747A" w14:paraId="4CDDA61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6E3A242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478933B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759308EA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3"/>
        <w:gridCol w:w="8075"/>
        <w:gridCol w:w="820"/>
      </w:tblGrid>
      <w:tr w:rsidRPr="009C54AE" w:rsidR="0085747A" w:rsidTr="73DCA6DD" w14:paraId="729887E0" w14:textId="77777777">
        <w:tc>
          <w:tcPr>
            <w:tcW w:w="9698" w:type="dxa"/>
            <w:gridSpan w:val="3"/>
          </w:tcPr>
          <w:p w:rsidRPr="009C54AE" w:rsidR="0085747A" w:rsidP="009C54AE" w:rsidRDefault="0085747A" w14:paraId="24C9F3B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E71969" w:rsidR="00456C19" w:rsidTr="73DCA6DD" w14:paraId="1CB4C259" w14:textId="77777777">
        <w:trPr>
          <w:trHeight w:val="325"/>
        </w:trPr>
        <w:tc>
          <w:tcPr>
            <w:tcW w:w="803" w:type="dxa"/>
          </w:tcPr>
          <w:p w:rsidRPr="00E71969" w:rsidR="00456C19" w:rsidP="00E71969" w:rsidRDefault="00456C19" w14:paraId="60A1A3FE" w14:textId="7777777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</w:tcPr>
          <w:p w:rsidRPr="00E71969" w:rsidR="00456C19" w:rsidP="00E71969" w:rsidRDefault="00456C19" w14:paraId="341D3EC9" w14:textId="7CC16B1D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Pojęcie i zakres prawa policyjnego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:rsidRPr="00E71969" w:rsidR="00456C19" w:rsidP="00E71969" w:rsidRDefault="00456C19" w14:paraId="60FE73FE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73DCA6DD" w14:paraId="21BD113F" w14:textId="77777777">
        <w:trPr>
          <w:trHeight w:val="263"/>
        </w:trPr>
        <w:tc>
          <w:tcPr>
            <w:tcW w:w="803" w:type="dxa"/>
          </w:tcPr>
          <w:p w:rsidRPr="00E71969" w:rsidR="00456C19" w:rsidP="00E71969" w:rsidRDefault="00456C19" w14:paraId="5D909976" w14:textId="77777777">
            <w:pPr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</w:tcPr>
          <w:p w:rsidRPr="00E71969" w:rsidR="00456C19" w:rsidP="00E71969" w:rsidRDefault="00456C19" w14:paraId="0F5C2880" w14:textId="2337305C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Geneza prawa policyjnego. Rozwój służb policyjnych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:rsidRPr="00E71969" w:rsidR="00456C19" w:rsidP="00E71969" w:rsidRDefault="00456C19" w14:paraId="5D8A67CD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73DCA6DD" w14:paraId="6AACF51B" w14:textId="77777777">
        <w:trPr>
          <w:trHeight w:val="262"/>
        </w:trPr>
        <w:tc>
          <w:tcPr>
            <w:tcW w:w="803" w:type="dxa"/>
          </w:tcPr>
          <w:p w:rsidRPr="00E71969" w:rsidR="00456C19" w:rsidP="00E71969" w:rsidRDefault="00456C19" w14:paraId="6D4B5555" w14:textId="77777777">
            <w:pPr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</w:tcPr>
          <w:p w:rsidRPr="00E71969" w:rsidR="00456C19" w:rsidP="00E71969" w:rsidRDefault="00456C19" w14:paraId="7E158799" w14:textId="5E057575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Warunki społe</w:t>
            </w:r>
            <w:r w:rsidRPr="00E71969" w:rsidR="00E71969">
              <w:rPr>
                <w:rFonts w:ascii="Corbel" w:hAnsi="Corbel" w:eastAsia="Cambria"/>
                <w:sz w:val="24"/>
                <w:szCs w:val="24"/>
              </w:rPr>
              <w:t>czno-prawne powstania Policji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  <w:r w:rsidRPr="00E71969">
              <w:rPr>
                <w:rFonts w:ascii="Corbel" w:hAnsi="Corbel" w:eastAsia="Cambria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820" w:type="dxa"/>
          </w:tcPr>
          <w:p w:rsidRPr="00E71969" w:rsidR="00456C19" w:rsidP="00E71969" w:rsidRDefault="00D67103" w14:paraId="1B00042D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71969" w:rsidR="00456C19" w:rsidTr="73DCA6DD" w14:paraId="7BFF743B" w14:textId="77777777">
        <w:trPr>
          <w:trHeight w:val="315"/>
        </w:trPr>
        <w:tc>
          <w:tcPr>
            <w:tcW w:w="803" w:type="dxa"/>
          </w:tcPr>
          <w:p w:rsidRPr="00E71969" w:rsidR="00456C19" w:rsidP="00E71969" w:rsidRDefault="00456C19" w14:paraId="084406F2" w14:textId="77777777">
            <w:pPr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</w:tcPr>
          <w:p w:rsidRPr="00E71969" w:rsidR="00456C19" w:rsidP="00E71969" w:rsidRDefault="5F1A5361" w14:paraId="34CB283D" w14:textId="1277DFC0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73DCA6DD">
              <w:rPr>
                <w:rFonts w:ascii="Corbel" w:hAnsi="Corbel" w:eastAsia="Cambria"/>
                <w:sz w:val="24"/>
                <w:szCs w:val="24"/>
              </w:rPr>
              <w:t>Podstawowe cele i zadania Policji. Programy prewencyjne Policji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:rsidRPr="00E71969" w:rsidR="00456C19" w:rsidP="00E71969" w:rsidRDefault="00456C19" w14:paraId="70D37A15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E71969" w:rsidTr="73DCA6DD" w14:paraId="35A62EFA" w14:textId="77777777">
        <w:trPr>
          <w:trHeight w:val="262"/>
        </w:trPr>
        <w:tc>
          <w:tcPr>
            <w:tcW w:w="803" w:type="dxa"/>
          </w:tcPr>
          <w:p w:rsidRPr="00E71969" w:rsidR="00E71969" w:rsidP="00E71969" w:rsidRDefault="00E71969" w14:paraId="121AFE56" w14:textId="77777777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</w:tcPr>
          <w:p w:rsidRPr="00E71969" w:rsidR="00E71969" w:rsidP="00E71969" w:rsidRDefault="00E71969" w14:paraId="309BE94F" w14:textId="1BCF7EDA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Organy Policji i ich kompetencje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:rsidRPr="00E71969" w:rsidR="00E71969" w:rsidP="00E71969" w:rsidRDefault="00E71969" w14:paraId="68523AC9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73DCA6DD" w14:paraId="1F97302A" w14:textId="77777777">
        <w:trPr>
          <w:trHeight w:val="262"/>
        </w:trPr>
        <w:tc>
          <w:tcPr>
            <w:tcW w:w="803" w:type="dxa"/>
          </w:tcPr>
          <w:p w:rsidRPr="00E71969" w:rsidR="00456C19" w:rsidP="00E71969" w:rsidRDefault="00456C19" w14:paraId="4364ED42" w14:textId="77777777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</w:tcPr>
          <w:p w:rsidRPr="00E71969" w:rsidR="00456C19" w:rsidP="00E71969" w:rsidRDefault="00456C19" w14:paraId="11EEDEE9" w14:textId="4BF198F8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Jednostki Policji i ich zadania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:rsidRPr="00E71969" w:rsidR="00456C19" w:rsidP="00E71969" w:rsidRDefault="00456C19" w14:paraId="13EA53A2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73DCA6DD" w14:paraId="0E05E358" w14:textId="77777777">
        <w:trPr>
          <w:trHeight w:val="250"/>
        </w:trPr>
        <w:tc>
          <w:tcPr>
            <w:tcW w:w="803" w:type="dxa"/>
          </w:tcPr>
          <w:p w:rsidRPr="00E71969" w:rsidR="00456C19" w:rsidP="00E71969" w:rsidRDefault="00456C19" w14:paraId="061F8B96" w14:textId="77777777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</w:tcPr>
          <w:p w:rsidRPr="00E71969" w:rsidR="00456C19" w:rsidP="00E71969" w:rsidRDefault="00456C19" w14:paraId="033AA22F" w14:textId="0E862CBA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Zasady organizacji i funkcjonowania Policji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:rsidRPr="00E71969" w:rsidR="00456C19" w:rsidP="00E71969" w:rsidRDefault="00456C19" w14:paraId="7B6C8A63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73DCA6DD" w14:paraId="5EC78479" w14:textId="77777777">
        <w:trPr>
          <w:trHeight w:val="262"/>
        </w:trPr>
        <w:tc>
          <w:tcPr>
            <w:tcW w:w="803" w:type="dxa"/>
          </w:tcPr>
          <w:p w:rsidRPr="00E71969" w:rsidR="00456C19" w:rsidP="00E71969" w:rsidRDefault="00456C19" w14:paraId="12EF5640" w14:textId="77777777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</w:tcPr>
          <w:p w:rsidRPr="00E71969" w:rsidR="00456C19" w:rsidP="00E71969" w:rsidRDefault="5F1A5361" w14:paraId="02CCA055" w14:textId="4C6E8BC0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73DCA6DD">
              <w:rPr>
                <w:rFonts w:ascii="Corbel" w:hAnsi="Corbel" w:eastAsia="Cambria"/>
                <w:sz w:val="24"/>
                <w:szCs w:val="24"/>
              </w:rPr>
              <w:t>Czynności podejmowane przez Policję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:rsidRPr="00E71969" w:rsidR="00456C19" w:rsidP="00E71969" w:rsidRDefault="00D67103" w14:paraId="7F2F9080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68152F" w:rsidTr="73DCA6DD" w14:paraId="1416DB0E" w14:textId="77777777">
        <w:trPr>
          <w:trHeight w:val="351"/>
        </w:trPr>
        <w:tc>
          <w:tcPr>
            <w:tcW w:w="8878" w:type="dxa"/>
            <w:gridSpan w:val="2"/>
          </w:tcPr>
          <w:p w:rsidRPr="00E71969" w:rsidR="0068152F" w:rsidP="00D67103" w:rsidRDefault="0068152F" w14:paraId="2731FE2F" w14:textId="77777777">
            <w:pPr>
              <w:spacing w:line="240" w:lineRule="auto"/>
              <w:jc w:val="right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suma</w:t>
            </w:r>
          </w:p>
        </w:tc>
        <w:tc>
          <w:tcPr>
            <w:tcW w:w="820" w:type="dxa"/>
          </w:tcPr>
          <w:p w:rsidRPr="00E71969" w:rsidR="0068152F" w:rsidP="00E71969" w:rsidRDefault="0068152F" w14:paraId="43F11DF3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:rsidRPr="009C54AE" w:rsidR="0085747A" w:rsidP="009C54AE" w:rsidRDefault="0085747A" w14:paraId="4BDE718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A1170E" w:rsidRDefault="00A1170E" w14:paraId="680AF2E6" w14:textId="5883C594">
      <w:pPr>
        <w:pStyle w:val="Akapitzlist"/>
        <w:numPr>
          <w:ilvl w:val="0"/>
          <w:numId w:val="1"/>
        </w:numPr>
        <w:spacing w:after="120" w:line="240" w:lineRule="auto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zajęć praktycznych</w:t>
      </w:r>
    </w:p>
    <w:p w:rsidRPr="009C54AE" w:rsidR="00A1170E" w:rsidP="00A1170E" w:rsidRDefault="00A1170E" w14:paraId="70A277E1" w14:textId="77777777">
      <w:pPr>
        <w:pStyle w:val="Akapitzlist"/>
        <w:spacing w:after="120" w:line="240" w:lineRule="auto"/>
        <w:ind w:left="108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075"/>
        <w:gridCol w:w="820"/>
      </w:tblGrid>
      <w:tr w:rsidRPr="009C54AE" w:rsidR="0085747A" w:rsidTr="5DE0D05F" w14:paraId="57CA7E60" w14:textId="77777777">
        <w:tc>
          <w:tcPr>
            <w:tcW w:w="9746" w:type="dxa"/>
            <w:gridSpan w:val="3"/>
            <w:tcMar/>
          </w:tcPr>
          <w:p w:rsidRPr="009C54AE" w:rsidR="0085747A" w:rsidP="009C54AE" w:rsidRDefault="0085747A" w14:paraId="071550D4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E71969" w:rsidR="00D67103" w:rsidTr="5DE0D05F" w14:paraId="6986DCD3" w14:textId="77777777">
        <w:trPr>
          <w:trHeight w:val="262"/>
        </w:trPr>
        <w:tc>
          <w:tcPr>
            <w:tcW w:w="851" w:type="dxa"/>
            <w:tcMar/>
          </w:tcPr>
          <w:p w:rsidRPr="00D67103" w:rsidR="00D67103" w:rsidP="00D67103" w:rsidRDefault="00D67103" w14:paraId="0E5F0CE8" w14:textId="77777777">
            <w:p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1.</w:t>
            </w:r>
          </w:p>
        </w:tc>
        <w:tc>
          <w:tcPr>
            <w:tcW w:w="8075" w:type="dxa"/>
            <w:tcMar/>
          </w:tcPr>
          <w:p w:rsidRPr="00E71969" w:rsidR="00D67103" w:rsidP="00715414" w:rsidRDefault="00D67103" w14:paraId="6F7EE690" w14:textId="47F416B9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Organy Policji i ich kompetencje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D67103" w:rsidP="00715414" w:rsidRDefault="00D67103" w14:paraId="72600AAF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71969" w:rsidR="00D67103" w:rsidTr="5DE0D05F" w14:paraId="6E52E487" w14:textId="77777777">
        <w:trPr>
          <w:trHeight w:val="262"/>
        </w:trPr>
        <w:tc>
          <w:tcPr>
            <w:tcW w:w="851" w:type="dxa"/>
            <w:tcMar/>
          </w:tcPr>
          <w:p w:rsidRPr="00D67103" w:rsidR="00D67103" w:rsidP="00D67103" w:rsidRDefault="00D67103" w14:paraId="75D2713A" w14:textId="77777777">
            <w:p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2.</w:t>
            </w:r>
          </w:p>
        </w:tc>
        <w:tc>
          <w:tcPr>
            <w:tcW w:w="8075" w:type="dxa"/>
            <w:tcMar/>
          </w:tcPr>
          <w:p w:rsidRPr="00E71969" w:rsidR="00D67103" w:rsidP="00715414" w:rsidRDefault="00D67103" w14:paraId="254EB176" w14:textId="2557B33C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Jednostki Policji i ich zadania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D67103" w:rsidP="00715414" w:rsidRDefault="00D67103" w14:paraId="56FACB37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71969" w:rsidR="00D67103" w:rsidTr="5DE0D05F" w14:paraId="24E76C6F" w14:textId="77777777">
        <w:trPr>
          <w:trHeight w:val="250"/>
        </w:trPr>
        <w:tc>
          <w:tcPr>
            <w:tcW w:w="851" w:type="dxa"/>
            <w:tcMar/>
          </w:tcPr>
          <w:p w:rsidRPr="00D67103" w:rsidR="00D67103" w:rsidP="00D67103" w:rsidRDefault="00D67103" w14:paraId="7D16104A" w14:textId="77777777">
            <w:p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3.</w:t>
            </w:r>
          </w:p>
        </w:tc>
        <w:tc>
          <w:tcPr>
            <w:tcW w:w="8075" w:type="dxa"/>
            <w:tcMar/>
          </w:tcPr>
          <w:p w:rsidRPr="00E71969" w:rsidR="00D67103" w:rsidP="00715414" w:rsidRDefault="00D67103" w14:paraId="527BF3D2" w14:textId="3083B99F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Zasady organizacji i funkcjonowania Policji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D67103" w:rsidP="00715414" w:rsidRDefault="00D67103" w14:paraId="7845B2C0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71969" w:rsidR="00D67103" w:rsidTr="5DE0D05F" w14:paraId="004A5690" w14:textId="77777777">
        <w:trPr>
          <w:trHeight w:val="262"/>
        </w:trPr>
        <w:tc>
          <w:tcPr>
            <w:tcW w:w="851" w:type="dxa"/>
            <w:tcMar/>
          </w:tcPr>
          <w:p w:rsidRPr="00D67103" w:rsidR="00D67103" w:rsidP="00D67103" w:rsidRDefault="00D67103" w14:paraId="5D379B64" w14:textId="77777777">
            <w:p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4.</w:t>
            </w:r>
          </w:p>
        </w:tc>
        <w:tc>
          <w:tcPr>
            <w:tcW w:w="8075" w:type="dxa"/>
            <w:tcMar/>
          </w:tcPr>
          <w:p w:rsidRPr="00E71969" w:rsidR="00D67103" w:rsidP="00715414" w:rsidRDefault="00D67103" w14:paraId="39512697" w14:textId="2AA34BC3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5DE0D05F" w:rsidR="00D67103">
              <w:rPr>
                <w:rFonts w:ascii="Corbel" w:hAnsi="Corbel" w:eastAsia="Cambria"/>
                <w:sz w:val="24"/>
                <w:szCs w:val="24"/>
              </w:rPr>
              <w:t xml:space="preserve">Czynności </w:t>
            </w:r>
            <w:r w:rsidRPr="5DE0D05F" w:rsidR="00D67103">
              <w:rPr>
                <w:rFonts w:ascii="Corbel" w:hAnsi="Corbel" w:eastAsia="Cambria"/>
                <w:sz w:val="24"/>
                <w:szCs w:val="24"/>
              </w:rPr>
              <w:t>podejmowane przez</w:t>
            </w:r>
            <w:r w:rsidRPr="5DE0D05F" w:rsidR="00D67103">
              <w:rPr>
                <w:rFonts w:ascii="Corbel" w:hAnsi="Corbel" w:eastAsia="Cambria"/>
                <w:sz w:val="24"/>
                <w:szCs w:val="24"/>
              </w:rPr>
              <w:t xml:space="preserve"> Policję</w:t>
            </w:r>
            <w:r w:rsidRPr="5DE0D05F" w:rsidR="68544A58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D67103" w:rsidP="00715414" w:rsidRDefault="00D67103" w14:paraId="794251D5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D67103" w:rsidTr="5DE0D05F" w14:paraId="6AFBC38C" w14:textId="77777777">
        <w:trPr>
          <w:trHeight w:val="250"/>
        </w:trPr>
        <w:tc>
          <w:tcPr>
            <w:tcW w:w="851" w:type="dxa"/>
            <w:tcMar/>
          </w:tcPr>
          <w:p w:rsidRPr="00D67103" w:rsidR="00D67103" w:rsidP="00D67103" w:rsidRDefault="00D67103" w14:paraId="3EE7814B" w14:textId="77777777">
            <w:p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5.</w:t>
            </w:r>
          </w:p>
        </w:tc>
        <w:tc>
          <w:tcPr>
            <w:tcW w:w="8075" w:type="dxa"/>
            <w:tcMar/>
          </w:tcPr>
          <w:p w:rsidRPr="00E71969" w:rsidR="00D67103" w:rsidP="00715414" w:rsidRDefault="00D67103" w14:paraId="5257EFD1" w14:textId="47795BDE">
            <w:p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Uprawnienia służbowe policjantów i stosowane przez nich środki przymusu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D67103" w:rsidP="00715414" w:rsidRDefault="00D67103" w14:paraId="1297F76D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D67103" w:rsidTr="5DE0D05F" w14:paraId="57838D84" w14:textId="77777777">
        <w:trPr>
          <w:trHeight w:val="275"/>
        </w:trPr>
        <w:tc>
          <w:tcPr>
            <w:tcW w:w="851" w:type="dxa"/>
            <w:tcMar/>
          </w:tcPr>
          <w:p w:rsidRPr="00D67103" w:rsidR="00D67103" w:rsidP="00D67103" w:rsidRDefault="00D67103" w14:paraId="5789BF7A" w14:textId="77777777">
            <w:p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6</w:t>
            </w:r>
          </w:p>
        </w:tc>
        <w:tc>
          <w:tcPr>
            <w:tcW w:w="8075" w:type="dxa"/>
            <w:tcMar/>
          </w:tcPr>
          <w:p w:rsidRPr="00E71969" w:rsidR="00D67103" w:rsidP="00715414" w:rsidRDefault="00D67103" w14:paraId="5A83A1A1" w14:textId="15C6289F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Finansowanie Policji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D67103" w:rsidP="00715414" w:rsidRDefault="00D67103" w14:paraId="06DC966D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D67103" w:rsidTr="5DE0D05F" w14:paraId="70D0ED97" w14:textId="77777777">
        <w:trPr>
          <w:trHeight w:val="835"/>
        </w:trPr>
        <w:tc>
          <w:tcPr>
            <w:tcW w:w="851" w:type="dxa"/>
            <w:tcMar/>
          </w:tcPr>
          <w:p w:rsidRPr="00D67103" w:rsidR="00D67103" w:rsidP="00D67103" w:rsidRDefault="00D67103" w14:paraId="6CD8EA73" w14:textId="77777777">
            <w:pPr>
              <w:spacing w:after="0" w:line="240" w:lineRule="auto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7.</w:t>
            </w:r>
          </w:p>
          <w:p w:rsidRPr="00E71969" w:rsidR="00D67103" w:rsidP="00D67103" w:rsidRDefault="00D67103" w14:paraId="58A73463" w14:textId="77777777">
            <w:p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  <w:tcMar/>
          </w:tcPr>
          <w:p w:rsidRPr="00E71969" w:rsidR="00D67103" w:rsidP="000E0477" w:rsidRDefault="00D67103" w14:paraId="6BF973D0" w14:textId="1A3C69DD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 xml:space="preserve">Współdziałanie i współpraca Policji z jednostkami samorządu terytorialnego 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br/>
            </w:r>
            <w:r w:rsidRPr="00E71969">
              <w:rPr>
                <w:rFonts w:ascii="Corbel" w:hAnsi="Corbel" w:eastAsia="Cambria"/>
                <w:sz w:val="24"/>
                <w:szCs w:val="24"/>
              </w:rPr>
              <w:t>i innymi podmiotami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D67103" w:rsidP="00715414" w:rsidRDefault="00D67103" w14:paraId="5BDCD97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Pr="00E71969" w:rsidR="00D67103" w:rsidP="00715414" w:rsidRDefault="00D67103" w14:paraId="428E86AA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D67103" w:rsidTr="5DE0D05F" w14:paraId="2EC0F5FA" w14:textId="77777777">
        <w:trPr>
          <w:trHeight w:val="363"/>
        </w:trPr>
        <w:tc>
          <w:tcPr>
            <w:tcW w:w="851" w:type="dxa"/>
            <w:tcMar/>
          </w:tcPr>
          <w:p w:rsidRPr="00D67103" w:rsidR="00D67103" w:rsidP="00D67103" w:rsidRDefault="00D67103" w14:paraId="1A379EC9" w14:textId="77777777">
            <w:p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8.</w:t>
            </w:r>
          </w:p>
        </w:tc>
        <w:tc>
          <w:tcPr>
            <w:tcW w:w="8075" w:type="dxa"/>
            <w:tcMar/>
          </w:tcPr>
          <w:p w:rsidRPr="00E71969" w:rsidR="00D67103" w:rsidP="00715414" w:rsidRDefault="00D67103" w14:paraId="62D35245" w14:textId="1AB60DC4">
            <w:p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Stosunek służbowy policjanta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D67103" w:rsidP="00715414" w:rsidRDefault="00D67103" w14:paraId="60080552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D67103" w:rsidTr="5DE0D05F" w14:paraId="6237F1C8" w14:textId="77777777">
        <w:trPr>
          <w:trHeight w:val="313"/>
        </w:trPr>
        <w:tc>
          <w:tcPr>
            <w:tcW w:w="851" w:type="dxa"/>
            <w:tcMar/>
          </w:tcPr>
          <w:p w:rsidRPr="0068152F" w:rsidR="00D67103" w:rsidP="0068152F" w:rsidRDefault="00D67103" w14:paraId="3BA953D5" w14:textId="77777777">
            <w:r>
              <w:t>9.</w:t>
            </w:r>
          </w:p>
        </w:tc>
        <w:tc>
          <w:tcPr>
            <w:tcW w:w="8075" w:type="dxa"/>
            <w:tcMar/>
          </w:tcPr>
          <w:p w:rsidRPr="00E71969" w:rsidR="00D67103" w:rsidP="00715414" w:rsidRDefault="00D67103" w14:paraId="6A01EE50" w14:textId="553AE0CF">
            <w:p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Zasady etyki zawodowej</w:t>
            </w:r>
            <w:r w:rsidR="000E0477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D67103" w:rsidP="00715414" w:rsidRDefault="00D67103" w14:paraId="67206E64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68152F" w:rsidTr="5DE0D05F" w14:paraId="1BDC163B" w14:textId="77777777">
        <w:trPr>
          <w:trHeight w:val="313"/>
        </w:trPr>
        <w:tc>
          <w:tcPr>
            <w:tcW w:w="8926" w:type="dxa"/>
            <w:gridSpan w:val="2"/>
            <w:tcMar/>
          </w:tcPr>
          <w:p w:rsidRPr="00E71969" w:rsidR="0068152F" w:rsidP="00D67103" w:rsidRDefault="0068152F" w14:paraId="17435E60" w14:textId="77777777">
            <w:pPr>
              <w:spacing w:line="240" w:lineRule="auto"/>
              <w:jc w:val="right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suma</w:t>
            </w:r>
          </w:p>
        </w:tc>
        <w:tc>
          <w:tcPr>
            <w:tcW w:w="820" w:type="dxa"/>
            <w:tcMar/>
          </w:tcPr>
          <w:p w:rsidRPr="00E71969" w:rsidR="0068152F" w:rsidP="00715414" w:rsidRDefault="0068152F" w14:paraId="0E883EC0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:rsidRPr="009C54AE" w:rsidR="0085747A" w:rsidP="009C54AE" w:rsidRDefault="0085747A" w14:paraId="654D9E0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6DB4BFD8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CC172A" w:rsidR="00A1170E" w:rsidP="00A1170E" w:rsidRDefault="00A1170E" w14:paraId="2B6D07C9" w14:textId="77777777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smallCaps w:val="0"/>
          <w:szCs w:val="24"/>
        </w:rPr>
      </w:pPr>
      <w:r w:rsidRPr="00CC172A">
        <w:rPr>
          <w:rFonts w:ascii="Corbel" w:hAnsi="Corbel"/>
          <w:smallCaps w:val="0"/>
          <w:szCs w:val="24"/>
        </w:rPr>
        <w:t>Wykład:</w:t>
      </w:r>
      <w:r w:rsidRPr="00CC172A">
        <w:rPr>
          <w:rFonts w:ascii="Corbel" w:hAnsi="Corbel"/>
          <w:b w:val="0"/>
          <w:smallCaps w:val="0"/>
          <w:szCs w:val="24"/>
        </w:rPr>
        <w:t xml:space="preserve"> wykład problemowy, </w:t>
      </w:r>
      <w:r w:rsidRPr="001553B7">
        <w:rPr>
          <w:rFonts w:ascii="Corbel" w:hAnsi="Corbel"/>
          <w:b w:val="0"/>
          <w:smallCaps w:val="0"/>
          <w:szCs w:val="24"/>
        </w:rPr>
        <w:t>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CC172A">
        <w:rPr>
          <w:rFonts w:ascii="Corbel" w:hAnsi="Corbel"/>
          <w:b w:val="0"/>
          <w:smallCaps w:val="0"/>
          <w:szCs w:val="24"/>
        </w:rPr>
        <w:t xml:space="preserve">analiza i interpretacja tekstów źródłowych. </w:t>
      </w:r>
    </w:p>
    <w:p w:rsidR="00A1170E" w:rsidP="00A1170E" w:rsidRDefault="00A1170E" w14:paraId="10D0678A" w14:textId="7777777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CC172A">
        <w:rPr>
          <w:rFonts w:ascii="Corbel" w:hAnsi="Corbel"/>
          <w:smallCaps w:val="0"/>
          <w:szCs w:val="24"/>
        </w:rPr>
        <w:t>Ćwiczenia:</w:t>
      </w:r>
      <w:r w:rsidRPr="00CC172A">
        <w:rPr>
          <w:rFonts w:ascii="Corbel" w:hAnsi="Corbel"/>
          <w:b w:val="0"/>
          <w:smallCaps w:val="0"/>
          <w:szCs w:val="24"/>
        </w:rPr>
        <w:t xml:space="preserve"> analiza tekstów z dyskusją, praca w grupach, analiza przypadków, analiza </w:t>
      </w:r>
      <w:r>
        <w:rPr>
          <w:rFonts w:ascii="Corbel" w:hAnsi="Corbel"/>
          <w:b w:val="0"/>
          <w:smallCaps w:val="0"/>
          <w:szCs w:val="24"/>
        </w:rPr>
        <w:br/>
      </w:r>
      <w:r w:rsidRPr="00CC172A">
        <w:rPr>
          <w:rFonts w:ascii="Corbel" w:hAnsi="Corbel"/>
          <w:b w:val="0"/>
          <w:smallCaps w:val="0"/>
          <w:szCs w:val="24"/>
        </w:rPr>
        <w:t>i interpretacja tekstów źródłowych oraz wybranych orzeczeń.</w:t>
      </w:r>
    </w:p>
    <w:p w:rsidR="00E960BB" w:rsidP="009C54AE" w:rsidRDefault="00E960BB" w14:paraId="1B3E648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P="009C54AE" w:rsidRDefault="00E960BB" w14:paraId="43A3C01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7C0D613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2858390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5B91841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7885FE9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73DCA6DD" w14:paraId="1A910CFA" w14:textId="77777777">
        <w:tc>
          <w:tcPr>
            <w:tcW w:w="1985" w:type="dxa"/>
            <w:vAlign w:val="center"/>
          </w:tcPr>
          <w:p w:rsidRPr="009C54AE" w:rsidR="0085747A" w:rsidP="009C54AE" w:rsidRDefault="0071620A" w14:paraId="4784A73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73DCA6DD" w:rsidRDefault="00A84C85" w14:paraId="470FEA62" w14:textId="661BD4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Pr="73DCA6DD" w:rsidR="0000C49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:rsidRPr="009C54AE" w:rsidR="0085747A" w:rsidP="009C54AE" w:rsidRDefault="009F4610" w14:paraId="489F7FA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29F1F40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22B84C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602CE2" w:rsidR="00A1170E" w:rsidTr="73DCA6DD" w14:paraId="53F16FBF" w14:textId="77777777">
        <w:tc>
          <w:tcPr>
            <w:tcW w:w="1985" w:type="dxa"/>
          </w:tcPr>
          <w:p w:rsidRPr="00602CE2" w:rsidR="00A1170E" w:rsidP="00A1170E" w:rsidRDefault="00A1170E" w14:paraId="49AB880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2CE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602CE2" w:rsidR="00A1170E" w:rsidP="00C93F52" w:rsidRDefault="00A1170E" w14:paraId="548E004E" w14:textId="40C10D9C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A1170E" w14:paraId="66AE9E07" w14:textId="7330933B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w/ćw.</w:t>
            </w:r>
          </w:p>
        </w:tc>
      </w:tr>
      <w:tr w:rsidRPr="00602CE2" w:rsidR="00A1170E" w:rsidTr="73DCA6DD" w14:paraId="63DF0EBE" w14:textId="77777777">
        <w:tc>
          <w:tcPr>
            <w:tcW w:w="1985" w:type="dxa"/>
          </w:tcPr>
          <w:p w:rsidRPr="00602CE2" w:rsidR="00A1170E" w:rsidP="00A1170E" w:rsidRDefault="00A1170E" w14:paraId="7058E0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2CE2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:rsidRPr="00602CE2" w:rsidR="00A1170E" w:rsidP="00C93F52" w:rsidRDefault="00A1170E" w14:paraId="1C9F1C37" w14:textId="4933EA1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A1170E" w14:paraId="1F0A294C" w14:textId="372137E7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Pr="00602CE2" w:rsidR="00A1170E" w:rsidTr="73DCA6DD" w14:paraId="71043147" w14:textId="77777777">
        <w:tc>
          <w:tcPr>
            <w:tcW w:w="1985" w:type="dxa"/>
          </w:tcPr>
          <w:p w:rsidRPr="00602CE2" w:rsidR="00A1170E" w:rsidP="00A1170E" w:rsidRDefault="00A1170E" w14:paraId="7F45697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A1170E" w:rsidP="00C93F52" w:rsidRDefault="00A1170E" w14:paraId="24EBB6ED" w14:textId="6F9E5543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i zaliczenie z oceną w formie ustnej lub </w:t>
            </w:r>
            <w:r w:rsidRPr="00CB345F">
              <w:rPr>
                <w:rFonts w:ascii="Corbel" w:hAnsi="Corbel"/>
                <w:sz w:val="24"/>
                <w:szCs w:val="24"/>
              </w:rPr>
              <w:t>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A1170E" w14:paraId="01D55AAC" w14:textId="08A4547D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Pr="00602CE2" w:rsidR="00A1170E" w:rsidTr="73DCA6DD" w14:paraId="3138E42B" w14:textId="77777777">
        <w:tc>
          <w:tcPr>
            <w:tcW w:w="1985" w:type="dxa"/>
          </w:tcPr>
          <w:p w:rsidRPr="00602CE2" w:rsidR="00A1170E" w:rsidP="00A1170E" w:rsidRDefault="00A1170E" w14:paraId="48E364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A1170E" w:rsidP="00C93F52" w:rsidRDefault="00A1170E" w14:paraId="56A12443" w14:textId="5E18A3F1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A1170E" w14:paraId="7EF8FE18" w14:textId="2A7E7EFC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Pr="00602CE2" w:rsidR="00A1170E" w:rsidTr="73DCA6DD" w14:paraId="783A7566" w14:textId="77777777">
        <w:tc>
          <w:tcPr>
            <w:tcW w:w="1985" w:type="dxa"/>
          </w:tcPr>
          <w:p w:rsidRPr="00602CE2" w:rsidR="00A1170E" w:rsidP="00A1170E" w:rsidRDefault="00A1170E" w14:paraId="6E960C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A1170E" w:rsidP="00C93F52" w:rsidRDefault="00A1170E" w14:paraId="0D67A464" w14:textId="651F6EE3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A1170E" w14:paraId="5C1A4E4B" w14:textId="60E9EBFC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Pr="00602CE2" w:rsidR="00A1170E" w:rsidTr="73DCA6DD" w14:paraId="55B1E361" w14:textId="77777777">
        <w:tc>
          <w:tcPr>
            <w:tcW w:w="1985" w:type="dxa"/>
          </w:tcPr>
          <w:p w:rsidRPr="00602CE2" w:rsidR="00A1170E" w:rsidP="00A1170E" w:rsidRDefault="00A1170E" w14:paraId="75B6C8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Pr="00602CE2" w:rsidR="00A1170E" w:rsidP="00C93F52" w:rsidRDefault="00A1170E" w14:paraId="002F5B17" w14:textId="6E85737E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A1170E" w14:paraId="33C6337C" w14:textId="00FAF2D2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Pr="00602CE2" w:rsidR="00A1170E" w:rsidTr="73DCA6DD" w14:paraId="3A78BCD0" w14:textId="77777777">
        <w:tc>
          <w:tcPr>
            <w:tcW w:w="1985" w:type="dxa"/>
          </w:tcPr>
          <w:p w:rsidRPr="00602CE2" w:rsidR="00A1170E" w:rsidP="00A1170E" w:rsidRDefault="00A1170E" w14:paraId="246CE5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Pr="00602CE2" w:rsidR="00A1170E" w:rsidP="00C93F52" w:rsidRDefault="00A1170E" w14:paraId="00ABEF49" w14:textId="7CA37B43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A1170E" w14:paraId="5F0769F5" w14:textId="238E4B0F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Pr="00602CE2" w:rsidR="00A1170E" w:rsidTr="73DCA6DD" w14:paraId="3614D862" w14:textId="77777777">
        <w:tc>
          <w:tcPr>
            <w:tcW w:w="1985" w:type="dxa"/>
          </w:tcPr>
          <w:p w:rsidRPr="00602CE2" w:rsidR="00A1170E" w:rsidP="00A1170E" w:rsidRDefault="00A1170E" w14:paraId="44F050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A1170E" w:rsidP="00A1170E" w:rsidRDefault="00A1170E" w14:paraId="52500F83" w14:textId="3FFFE39F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i zaliczenie </w:t>
            </w:r>
            <w:r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02CE2">
              <w:rPr>
                <w:rFonts w:ascii="Corbel" w:hAnsi="Corbel"/>
                <w:sz w:val="24"/>
                <w:szCs w:val="24"/>
              </w:rPr>
              <w:t xml:space="preserve"> Obecność na zajęciach, obserwacja w trakcie zajęć, rozwiązywanie postawionych problemów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A1170E" w14:paraId="646FF4F2" w14:textId="57C8549F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Pr="00602CE2" w:rsidR="00A1170E" w:rsidTr="73DCA6DD" w14:paraId="239935B4" w14:textId="77777777">
        <w:tc>
          <w:tcPr>
            <w:tcW w:w="1985" w:type="dxa"/>
          </w:tcPr>
          <w:p w:rsidRPr="00602CE2" w:rsidR="00A1170E" w:rsidP="00A1170E" w:rsidRDefault="00A1170E" w14:paraId="58BDF3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A1170E" w:rsidP="00A1170E" w:rsidRDefault="00A1170E" w14:paraId="0A3C1565" w14:textId="02DE34F5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i zaliczenie </w:t>
            </w:r>
            <w:r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02CE2">
              <w:rPr>
                <w:rFonts w:ascii="Corbel" w:hAnsi="Corbel"/>
                <w:sz w:val="24"/>
                <w:szCs w:val="24"/>
              </w:rPr>
              <w:t xml:space="preserve"> Obecność na zajęciach, obserwacja w trakcie zajęć, rozwiązywanie postawionych problemów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A1170E" w14:paraId="3E0D699B" w14:textId="5466E29E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Pr="00602CE2" w:rsidR="00A1170E" w:rsidTr="73DCA6DD" w14:paraId="6D438DE5" w14:textId="77777777">
        <w:tc>
          <w:tcPr>
            <w:tcW w:w="1985" w:type="dxa"/>
          </w:tcPr>
          <w:p w:rsidRPr="00602CE2" w:rsidR="00A1170E" w:rsidP="00A1170E" w:rsidRDefault="00A1170E" w14:paraId="47ADFE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:rsidRPr="00602CE2" w:rsidR="00A1170E" w:rsidP="00A1170E" w:rsidRDefault="00A1170E" w14:paraId="790672BC" w14:textId="65AE8F60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i zaliczenie </w:t>
            </w:r>
            <w:r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02CE2">
              <w:rPr>
                <w:rFonts w:ascii="Corbel" w:hAnsi="Corbel"/>
                <w:sz w:val="24"/>
                <w:szCs w:val="24"/>
              </w:rPr>
              <w:t xml:space="preserve"> Obecność na zajęciach, obserwacja w trakcie zajęć, rozwiązywanie postawionych problemów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A1170E" w14:paraId="076CA005" w14:textId="7E83BF3F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</w:tbl>
    <w:p w:rsidRPr="009C54AE" w:rsidR="00923D7D" w:rsidP="009C54AE" w:rsidRDefault="00923D7D" w14:paraId="53A77F3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5DE0D05F" w:rsidRDefault="5DE0D05F" w14:paraId="3C033B97" w14:textId="0E3CBE94">
      <w:r>
        <w:br w:type="page"/>
      </w:r>
    </w:p>
    <w:p w:rsidRPr="009C54AE" w:rsidR="0085747A" w:rsidP="009C54AE" w:rsidRDefault="003E1941" w14:paraId="5BC8C9C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0F1E53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5DE0D05F" w14:paraId="76E63494" w14:textId="77777777">
        <w:tc>
          <w:tcPr>
            <w:tcW w:w="9670" w:type="dxa"/>
            <w:tcMar/>
          </w:tcPr>
          <w:p w:rsidRPr="004D7FB3" w:rsidR="0085747A" w:rsidP="56BBD76A" w:rsidRDefault="1825E215" w14:paraId="0D8C47B9" w14:textId="49CC3AD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4D7FB3" w:rsidR="0085747A" w:rsidP="56BBD76A" w:rsidRDefault="1825E215" w14:paraId="0CB1BD83" w14:textId="4E1CCCD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4D7FB3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4D7FB3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4D7FB3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4D7FB3" w:rsidR="0085747A" w:rsidP="56BBD76A" w:rsidRDefault="1825E215" w14:paraId="1F912DBF" w14:textId="42E3DF3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DE0D05F" w:rsidR="316345F1">
              <w:rPr>
                <w:rFonts w:ascii="Corbel" w:hAnsi="Corbel" w:cs="Calibri"/>
                <w:sz w:val="24"/>
                <w:szCs w:val="24"/>
              </w:rPr>
              <w:t>Kryteriami oceny</w:t>
            </w:r>
            <w:r w:rsidRPr="5DE0D05F" w:rsidR="316345F1">
              <w:rPr>
                <w:rFonts w:ascii="Corbel" w:hAnsi="Corbel"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5DE0D05F" w:rsidR="316345F1">
              <w:rPr>
                <w:rFonts w:ascii="Corbel" w:hAnsi="Corbel"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4D7FB3" w:rsidR="0085747A" w:rsidP="56BBD76A" w:rsidRDefault="1825E215" w14:paraId="008E47B4" w14:textId="10C0A6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4D7FB3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4D7FB3" w:rsidR="0085747A" w:rsidP="56BBD76A" w:rsidRDefault="1825E215" w14:paraId="59D67F9F" w14:textId="130F7DA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:rsidRPr="004D7FB3" w:rsidR="0085747A" w:rsidP="56BBD76A" w:rsidRDefault="1825E215" w14:paraId="79DB37E1" w14:textId="4F8FADC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db – 81 – 89%, </w:t>
            </w:r>
          </w:p>
          <w:p w:rsidRPr="004D7FB3" w:rsidR="0085747A" w:rsidP="56BBD76A" w:rsidRDefault="1825E215" w14:paraId="6CCC2880" w14:textId="3906D8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5DE0D05F" w:rsidR="316345F1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5DE0D05F" w:rsidR="316345F1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DE0D05F" w:rsidR="316345F1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5DE0D05F" w:rsidR="316345F1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4D7FB3" w:rsidR="0085747A" w:rsidP="56BBD76A" w:rsidRDefault="1825E215" w14:paraId="50C3C6D8" w14:textId="47167B9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:rsidRPr="004D7FB3" w:rsidR="0085747A" w:rsidP="56BBD76A" w:rsidRDefault="1825E215" w14:paraId="61F91EE8" w14:textId="78F799C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:rsidRPr="004D7FB3" w:rsidR="0085747A" w:rsidP="56BBD76A" w:rsidRDefault="1825E215" w14:paraId="2774CB79" w14:textId="5CC9C2D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ndst.- poniżej 50 %. </w:t>
            </w:r>
          </w:p>
          <w:p w:rsidRPr="004D7FB3" w:rsidR="0085747A" w:rsidP="56BBD76A" w:rsidRDefault="1825E215" w14:paraId="28E8B339" w14:textId="7AA29CE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 xml:space="preserve"> </w:t>
            </w:r>
          </w:p>
          <w:p w:rsidRPr="004D7FB3" w:rsidR="0085747A" w:rsidP="56BBD76A" w:rsidRDefault="1825E215" w14:paraId="3D551A98" w14:textId="5D90B5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Ćwiczenia</w:t>
            </w:r>
          </w:p>
          <w:p w:rsidRPr="004D7FB3" w:rsidR="0085747A" w:rsidP="56BBD76A" w:rsidRDefault="1825E215" w14:paraId="405FBE1D" w14:textId="691CE8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eastAsia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 kolokwiów, z których ocena pozytywna osiągana jest w przypadku uzyskania ponad 50% poprawnych odpowiedzi.</w:t>
            </w:r>
            <w:r w:rsidRPr="004D7FB3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4D7FB3" w:rsidR="0085747A" w:rsidP="56BBD76A" w:rsidRDefault="1825E215" w14:paraId="745835BC" w14:textId="67FE24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4D7FB3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4D7FB3" w:rsidR="0085747A" w:rsidP="56BBD76A" w:rsidRDefault="1825E215" w14:paraId="1053B5A9" w14:textId="4305B57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Skala ocen:</w:t>
            </w:r>
          </w:p>
          <w:p w:rsidRPr="004D7FB3" w:rsidR="0085747A" w:rsidP="56BBD76A" w:rsidRDefault="1825E215" w14:paraId="22359A6A" w14:textId="10F9BA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bdb – powyższej 90%,</w:t>
            </w:r>
          </w:p>
          <w:p w:rsidRPr="004D7FB3" w:rsidR="0085747A" w:rsidP="56BBD76A" w:rsidRDefault="1825E215" w14:paraId="5845F404" w14:textId="1DE0AC2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db – 81 – 89%,</w:t>
            </w:r>
          </w:p>
          <w:p w:rsidRPr="004D7FB3" w:rsidR="0085747A" w:rsidP="56BBD76A" w:rsidRDefault="1825E215" w14:paraId="16EBA2F1" w14:textId="51692EE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5DE0D05F" w:rsidR="316345F1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db</w:t>
            </w:r>
            <w:r w:rsidRPr="5DE0D05F" w:rsidR="316345F1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DE0D05F" w:rsidR="316345F1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– 70</w:t>
            </w:r>
            <w:r w:rsidRPr="5DE0D05F" w:rsidR="316345F1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– 80%,</w:t>
            </w:r>
          </w:p>
          <w:p w:rsidRPr="004D7FB3" w:rsidR="0085747A" w:rsidP="56BBD76A" w:rsidRDefault="1825E215" w14:paraId="59A7203B" w14:textId="0E5F79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dst – 61 -69%,</w:t>
            </w:r>
          </w:p>
          <w:p w:rsidRPr="004D7FB3" w:rsidR="0085747A" w:rsidP="56BBD76A" w:rsidRDefault="1825E215" w14:paraId="6C85F77D" w14:textId="020E61E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 – 51 – 60%,</w:t>
            </w:r>
          </w:p>
          <w:p w:rsidRPr="00A1170E" w:rsidR="0085747A" w:rsidP="00A1170E" w:rsidRDefault="1825E215" w14:paraId="1AF2FD25" w14:textId="1512003B">
            <w:pPr>
              <w:spacing w:after="0"/>
            </w:pPr>
            <w:r w:rsidRPr="004D7FB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ndst.- poniżej 50 %</w:t>
            </w:r>
          </w:p>
        </w:tc>
      </w:tr>
    </w:tbl>
    <w:p w:rsidRPr="009C54AE" w:rsidR="0085747A" w:rsidP="009C54AE" w:rsidRDefault="0085747A" w14:paraId="787BFE2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47D34AFB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0FF06D6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73DCA6DD" w14:paraId="1472DFDF" w14:textId="77777777">
        <w:tc>
          <w:tcPr>
            <w:tcW w:w="4962" w:type="dxa"/>
            <w:vAlign w:val="center"/>
          </w:tcPr>
          <w:p w:rsidRPr="009C54AE" w:rsidR="0085747A" w:rsidP="009C54AE" w:rsidRDefault="00C61DC5" w14:paraId="15A1E9A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9C54AE" w:rsidRDefault="00C61DC5" w14:paraId="7F8E62D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73DCA6DD" w14:paraId="50CAC3D8" w14:textId="77777777">
        <w:tc>
          <w:tcPr>
            <w:tcW w:w="4962" w:type="dxa"/>
          </w:tcPr>
          <w:p w:rsidRPr="009C54AE" w:rsidR="0085747A" w:rsidP="00602CE2" w:rsidRDefault="00C61DC5" w14:paraId="16033AF7" w14:textId="289CA7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A1170E">
              <w:rPr>
                <w:rFonts w:ascii="Corbel" w:hAnsi="Corbel"/>
                <w:sz w:val="24"/>
                <w:szCs w:val="24"/>
              </w:rPr>
              <w:t xml:space="preserve">z 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85747A" w:rsidP="0008108F" w:rsidRDefault="00602CE2" w14:paraId="14F9DE1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73DCA6DD" w14:paraId="56D711F8" w14:textId="77777777">
        <w:tc>
          <w:tcPr>
            <w:tcW w:w="4962" w:type="dxa"/>
          </w:tcPr>
          <w:p w:rsidRPr="009C54AE" w:rsidR="00C61DC5" w:rsidP="009C54AE" w:rsidRDefault="00C61DC5" w14:paraId="0DC80FF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9C54AE" w:rsidR="00C61DC5" w:rsidP="00602CE2" w:rsidRDefault="00C61DC5" w14:paraId="4F19FA35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C61DC5" w:rsidP="0008108F" w:rsidRDefault="0008108F" w14:paraId="32A09DE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73DCA6DD" w14:paraId="4C92785A" w14:textId="77777777">
        <w:tc>
          <w:tcPr>
            <w:tcW w:w="4962" w:type="dxa"/>
          </w:tcPr>
          <w:p w:rsidRPr="009C54AE" w:rsidR="00C61DC5" w:rsidP="009C54AE" w:rsidRDefault="00C61DC5" w14:paraId="13D9298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02C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C61DC5" w:rsidP="0008108F" w:rsidRDefault="004C42D5" w14:paraId="0D1A7F4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602CE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85747A" w:rsidTr="73DCA6DD" w14:paraId="2F43E688" w14:textId="77777777">
        <w:tc>
          <w:tcPr>
            <w:tcW w:w="4962" w:type="dxa"/>
          </w:tcPr>
          <w:p w:rsidRPr="009C54AE" w:rsidR="0085747A" w:rsidP="009C54AE" w:rsidRDefault="0085747A" w14:paraId="2A1FE43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85747A" w:rsidP="0008108F" w:rsidRDefault="004C42D5" w14:paraId="2482214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  <w:r w:rsidR="0008108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5747A" w:rsidTr="73DCA6DD" w14:paraId="331654C0" w14:textId="77777777">
        <w:tc>
          <w:tcPr>
            <w:tcW w:w="4962" w:type="dxa"/>
          </w:tcPr>
          <w:p w:rsidRPr="009C54AE" w:rsidR="0085747A" w:rsidP="009C54AE" w:rsidRDefault="0085747A" w14:paraId="5AEFB04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85747A" w:rsidP="0008108F" w:rsidRDefault="004C42D5" w14:paraId="384B12A0" w14:textId="5001F4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4</w:t>
            </w:r>
            <w:r w:rsidRPr="73DCA6DD" w:rsidR="09EC76D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Pr="009C54AE" w:rsidR="0085747A" w:rsidP="009C54AE" w:rsidRDefault="00923D7D" w14:paraId="7ABE0E4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6837CE4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5DE0D05F" w:rsidRDefault="5DE0D05F" w14:paraId="69E60D61" w14:textId="39FE6D13">
      <w:r>
        <w:br w:type="page"/>
      </w:r>
    </w:p>
    <w:p w:rsidRPr="009C54AE" w:rsidR="0085747A" w:rsidP="73DCA6DD" w:rsidRDefault="0071620A" w14:paraId="3FF080A2" w14:textId="33006622">
      <w:pPr>
        <w:pStyle w:val="Punktygwne"/>
        <w:spacing w:before="0" w:after="0"/>
        <w:rPr>
          <w:rFonts w:ascii="Corbel" w:hAnsi="Corbel"/>
          <w:smallCaps w:val="0"/>
        </w:rPr>
      </w:pPr>
      <w:r w:rsidRPr="73DCA6DD">
        <w:rPr>
          <w:rFonts w:ascii="Corbel" w:hAnsi="Corbel"/>
          <w:smallCaps w:val="0"/>
        </w:rPr>
        <w:t xml:space="preserve">6. </w:t>
      </w:r>
      <w:r w:rsidRPr="73DCA6DD" w:rsidR="0085747A">
        <w:rPr>
          <w:rFonts w:ascii="Corbel" w:hAnsi="Corbel"/>
          <w:smallCaps w:val="0"/>
        </w:rPr>
        <w:t>PRAKTYKI ZAWODOWE W RAMACH PRZEDMIOTU</w:t>
      </w:r>
    </w:p>
    <w:p w:rsidRPr="009C54AE" w:rsidR="0085747A" w:rsidP="009C54AE" w:rsidRDefault="0085747A" w14:paraId="0883ABB5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73DCA6DD" w14:paraId="78FEB4DC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E5F04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73DCA6DD" w:rsidRDefault="2ADE156E" w14:paraId="5E4E32C6" w14:textId="06DEBD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73DCA6DD" w14:paraId="28229FF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E6D61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73DCA6DD" w:rsidRDefault="0C93E39C" w14:paraId="25402044" w14:textId="1214A5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3DCA6D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53601A6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28E1C06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79FFBB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61536A" w:rsidR="0085747A" w:rsidTr="5DE0D05F" w14:paraId="45A2A060" w14:textId="77777777">
        <w:trPr>
          <w:trHeight w:val="397"/>
        </w:trPr>
        <w:tc>
          <w:tcPr>
            <w:tcW w:w="7513" w:type="dxa"/>
            <w:tcMar/>
          </w:tcPr>
          <w:p w:rsidRPr="0061536A" w:rsidR="0085747A" w:rsidP="73DCA6DD" w:rsidRDefault="0085747A" w14:paraId="4F88D82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3DCA6DD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Pr="0061536A" w:rsidR="00E038A7" w:rsidP="0061536A" w:rsidRDefault="00E038A7" w14:paraId="4FD91208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61536A">
              <w:rPr>
                <w:rFonts w:ascii="Corbel" w:hAnsi="Corbel" w:eastAsia="Cambria"/>
                <w:sz w:val="24"/>
                <w:szCs w:val="24"/>
              </w:rPr>
              <w:t xml:space="preserve">1. S. Pieprzny, </w:t>
            </w:r>
            <w:r w:rsidRPr="0061536A">
              <w:rPr>
                <w:rFonts w:ascii="Corbel" w:hAnsi="Corbel" w:eastAsia="Cambria"/>
                <w:i/>
                <w:sz w:val="24"/>
                <w:szCs w:val="24"/>
              </w:rPr>
              <w:t>Policja – organizacja i funkcjonowanie</w:t>
            </w:r>
            <w:r w:rsidRPr="0061536A">
              <w:rPr>
                <w:rFonts w:ascii="Corbel" w:hAnsi="Corbel" w:eastAsia="Cambria"/>
                <w:sz w:val="24"/>
                <w:szCs w:val="24"/>
              </w:rPr>
              <w:t>, Wolters Kluwer  Warszawa 2011.</w:t>
            </w:r>
          </w:p>
          <w:p w:rsidR="0008108F" w:rsidP="0061536A" w:rsidRDefault="00E038A7" w14:paraId="559589C8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61536A">
              <w:rPr>
                <w:rFonts w:ascii="Corbel" w:hAnsi="Corbel" w:eastAsia="Cambria"/>
                <w:sz w:val="24"/>
                <w:szCs w:val="24"/>
              </w:rPr>
              <w:t xml:space="preserve">2. </w:t>
            </w:r>
            <w:r w:rsidR="0008108F">
              <w:rPr>
                <w:rFonts w:ascii="Corbel" w:hAnsi="Corbel"/>
                <w:sz w:val="24"/>
                <w:szCs w:val="24"/>
              </w:rPr>
              <w:t xml:space="preserve">B. Jaworski, A. Pietrzkiewicz, A. Żygadło, </w:t>
            </w:r>
            <w:r w:rsidRPr="00073585" w:rsidR="0008108F">
              <w:rPr>
                <w:rFonts w:ascii="Corbel" w:hAnsi="Corbel"/>
                <w:i/>
                <w:sz w:val="24"/>
                <w:szCs w:val="24"/>
              </w:rPr>
              <w:t>Administracja bezpieczeństwa w powiecie</w:t>
            </w:r>
            <w:r w:rsidR="0008108F">
              <w:rPr>
                <w:rFonts w:ascii="Corbel" w:hAnsi="Corbel"/>
                <w:sz w:val="24"/>
                <w:szCs w:val="24"/>
              </w:rPr>
              <w:t>, Wydawnictwo „Dom Organizatora”, Toruń 2020.</w:t>
            </w:r>
          </w:p>
          <w:p w:rsidRPr="0061536A" w:rsidR="00E038A7" w:rsidP="0061536A" w:rsidRDefault="0008108F" w14:paraId="64D3A56E" w14:textId="6DB1E331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5DE0D05F" w:rsidR="0008108F">
              <w:rPr>
                <w:rFonts w:ascii="Corbel" w:hAnsi="Corbel" w:eastAsia="Cambria"/>
                <w:sz w:val="24"/>
                <w:szCs w:val="24"/>
              </w:rPr>
              <w:t xml:space="preserve">3. </w:t>
            </w:r>
            <w:r w:rsidRPr="5DE0D05F" w:rsidR="10B5B88A">
              <w:rPr>
                <w:rFonts w:ascii="Corbel" w:hAnsi="Corbel" w:eastAsia="Cambria"/>
                <w:sz w:val="24"/>
                <w:szCs w:val="24"/>
              </w:rPr>
              <w:t xml:space="preserve">A. Szymaniak, W. </w:t>
            </w:r>
            <w:r w:rsidRPr="5DE0D05F" w:rsidR="10B5B88A">
              <w:rPr>
                <w:rFonts w:ascii="Corbel" w:hAnsi="Corbel" w:eastAsia="Cambria"/>
                <w:sz w:val="24"/>
                <w:szCs w:val="24"/>
              </w:rPr>
              <w:t xml:space="preserve">Ciepiela, </w:t>
            </w:r>
            <w:r w:rsidRPr="5DE0D05F" w:rsidR="10B5B88A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Policja</w:t>
            </w:r>
            <w:r w:rsidRPr="5DE0D05F" w:rsidR="10B5B88A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 xml:space="preserve"> w Polsce – stan obecny </w:t>
            </w:r>
            <w:r>
              <w:br/>
            </w:r>
            <w:r w:rsidRPr="5DE0D05F" w:rsidR="10B5B88A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i perspektywy</w:t>
            </w:r>
            <w:r w:rsidRPr="5DE0D05F" w:rsidR="10B5B88A">
              <w:rPr>
                <w:rFonts w:ascii="Corbel" w:hAnsi="Corbel" w:eastAsia="Cambria"/>
                <w:sz w:val="24"/>
                <w:szCs w:val="24"/>
              </w:rPr>
              <w:t xml:space="preserve">, Wydawnictwo Naukowe </w:t>
            </w:r>
            <w:r w:rsidRPr="5DE0D05F" w:rsidR="10B5B88A">
              <w:rPr>
                <w:rFonts w:ascii="Corbel" w:hAnsi="Corbel" w:eastAsia="Cambria"/>
                <w:sz w:val="24"/>
                <w:szCs w:val="24"/>
              </w:rPr>
              <w:t>INPiD</w:t>
            </w:r>
            <w:r w:rsidRPr="5DE0D05F" w:rsidR="10B5B88A">
              <w:rPr>
                <w:rFonts w:ascii="Corbel" w:hAnsi="Corbel" w:eastAsia="Cambria"/>
                <w:sz w:val="24"/>
                <w:szCs w:val="24"/>
              </w:rPr>
              <w:t xml:space="preserve"> UAM, Poznań 2007</w:t>
            </w:r>
            <w:r w:rsidRPr="5DE0D05F" w:rsidR="41AE787A">
              <w:rPr>
                <w:rFonts w:ascii="Corbel" w:hAnsi="Corbel" w:eastAsia="Cambria"/>
                <w:sz w:val="24"/>
                <w:szCs w:val="24"/>
              </w:rPr>
              <w:t>.</w:t>
            </w:r>
          </w:p>
          <w:p w:rsidRPr="0061536A" w:rsidR="00E038A7" w:rsidP="0061536A" w:rsidRDefault="0008108F" w14:paraId="267E5CC1" w14:textId="54F176AA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5DE0D05F" w:rsidR="0008108F">
              <w:rPr>
                <w:rFonts w:ascii="Corbel" w:hAnsi="Corbel" w:eastAsia="Cambria"/>
                <w:sz w:val="24"/>
                <w:szCs w:val="24"/>
              </w:rPr>
              <w:t>4</w:t>
            </w:r>
            <w:r w:rsidRPr="5DE0D05F" w:rsidR="10B5B88A">
              <w:rPr>
                <w:rFonts w:ascii="Corbel" w:hAnsi="Corbel" w:eastAsia="Cambria"/>
                <w:sz w:val="24"/>
                <w:szCs w:val="24"/>
              </w:rPr>
              <w:t>. R. Szałowski,</w:t>
            </w:r>
            <w:r w:rsidRPr="5DE0D05F" w:rsidR="553D01FD">
              <w:rPr>
                <w:rFonts w:ascii="Corbel" w:hAnsi="Corbel" w:eastAsia="Cambria"/>
                <w:sz w:val="24"/>
                <w:szCs w:val="24"/>
              </w:rPr>
              <w:t xml:space="preserve"> </w:t>
            </w:r>
            <w:r w:rsidRPr="5DE0D05F" w:rsidR="10B5B88A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Prawno administracyjne kompetencje Policji</w:t>
            </w:r>
            <w:r w:rsidRPr="5DE0D05F" w:rsidR="10B5B88A">
              <w:rPr>
                <w:rFonts w:ascii="Corbel" w:hAnsi="Corbel" w:eastAsia="Cambria"/>
                <w:sz w:val="24"/>
                <w:szCs w:val="24"/>
              </w:rPr>
              <w:t>, Wydawnictwo Akademii Humanistyczno-Ekonomicznej, Łódź 2010</w:t>
            </w:r>
            <w:r w:rsidRPr="5DE0D05F" w:rsidR="41AE787A">
              <w:rPr>
                <w:rFonts w:ascii="Corbel" w:hAnsi="Corbel" w:eastAsia="Cambria"/>
                <w:sz w:val="24"/>
                <w:szCs w:val="24"/>
              </w:rPr>
              <w:t>.</w:t>
            </w:r>
          </w:p>
          <w:p w:rsidRPr="0061536A" w:rsidR="00E038A7" w:rsidP="0061536A" w:rsidRDefault="0008108F" w14:paraId="58B93240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5</w:t>
            </w:r>
            <w:r w:rsidRPr="0061536A" w:rsidR="00E038A7">
              <w:rPr>
                <w:rFonts w:ascii="Corbel" w:hAnsi="Corbel" w:eastAsia="Cambria"/>
                <w:sz w:val="24"/>
                <w:szCs w:val="24"/>
              </w:rPr>
              <w:t>. E. Ura, S. Pi</w:t>
            </w:r>
            <w:r w:rsidRPr="0061536A" w:rsidR="0061536A">
              <w:rPr>
                <w:rFonts w:ascii="Corbel" w:hAnsi="Corbel" w:eastAsia="Cambria"/>
                <w:sz w:val="24"/>
                <w:szCs w:val="24"/>
              </w:rPr>
              <w:t>e</w:t>
            </w:r>
            <w:r w:rsidRPr="0061536A" w:rsidR="00E038A7">
              <w:rPr>
                <w:rFonts w:ascii="Corbel" w:hAnsi="Corbel" w:eastAsia="Cambria"/>
                <w:sz w:val="24"/>
                <w:szCs w:val="24"/>
              </w:rPr>
              <w:t xml:space="preserve">przny (red.), </w:t>
            </w:r>
            <w:r w:rsidRPr="0061536A" w:rsidR="00E038A7">
              <w:rPr>
                <w:rFonts w:ascii="Corbel" w:hAnsi="Corbel" w:eastAsia="Cambria"/>
                <w:i/>
                <w:sz w:val="24"/>
                <w:szCs w:val="24"/>
              </w:rPr>
              <w:t>95 lat służb policyjnych w Polsce</w:t>
            </w:r>
            <w:r w:rsidRPr="0061536A" w:rsidR="00E038A7">
              <w:rPr>
                <w:rFonts w:ascii="Corbel" w:hAnsi="Corbel" w:eastAsia="Cambria"/>
                <w:sz w:val="24"/>
                <w:szCs w:val="24"/>
              </w:rPr>
              <w:t xml:space="preserve">, </w:t>
            </w:r>
            <w:r w:rsidRPr="0061536A" w:rsidR="0061536A">
              <w:rPr>
                <w:rFonts w:ascii="Corbel" w:hAnsi="Corbel" w:eastAsia="Cambria"/>
                <w:sz w:val="24"/>
                <w:szCs w:val="24"/>
              </w:rPr>
              <w:t xml:space="preserve">Wydawnictwo Uniwersytetu Rzeszowskiego, </w:t>
            </w:r>
            <w:r w:rsidRPr="0061536A" w:rsidR="00E038A7">
              <w:rPr>
                <w:rFonts w:ascii="Corbel" w:hAnsi="Corbel" w:eastAsia="Cambria"/>
                <w:sz w:val="24"/>
                <w:szCs w:val="24"/>
              </w:rPr>
              <w:t xml:space="preserve">Rzeszów 2015. </w:t>
            </w:r>
          </w:p>
          <w:p w:rsidRPr="0061536A" w:rsidR="0061536A" w:rsidP="0061536A" w:rsidRDefault="0008108F" w14:paraId="53C9AECB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6</w:t>
            </w:r>
            <w:r w:rsidRPr="0061536A" w:rsidR="0061536A">
              <w:rPr>
                <w:rFonts w:ascii="Corbel" w:hAnsi="Corbel" w:eastAsia="Cambria"/>
                <w:sz w:val="24"/>
                <w:szCs w:val="24"/>
              </w:rPr>
              <w:t xml:space="preserve">. B. Jaworski, </w:t>
            </w:r>
            <w:r w:rsidRPr="0061536A" w:rsidR="0061536A">
              <w:rPr>
                <w:rFonts w:ascii="Corbel" w:hAnsi="Corbel" w:eastAsia="Cambria"/>
                <w:i/>
                <w:sz w:val="24"/>
                <w:szCs w:val="24"/>
              </w:rPr>
              <w:t xml:space="preserve">Pozycja prawna Komendanta Głównego Policji jako centralnego organu administracji rządowej, </w:t>
            </w:r>
            <w:r w:rsidRPr="0061536A" w:rsidR="0061536A">
              <w:rPr>
                <w:rFonts w:ascii="Corbel" w:hAnsi="Corbel" w:eastAsia="Cambria"/>
                <w:sz w:val="24"/>
                <w:szCs w:val="24"/>
              </w:rPr>
              <w:t>ZPH Arteks, Rzeszów 2016.</w:t>
            </w:r>
          </w:p>
          <w:p w:rsidRPr="0061536A" w:rsidR="00E038A7" w:rsidP="0061536A" w:rsidRDefault="0008108F" w14:paraId="7B439103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0061536A" w:rsidR="0061536A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61536A" w:rsidR="0061536A">
              <w:rPr>
                <w:rFonts w:ascii="Corbel" w:hAnsi="Corbel" w:eastAsia="Cambria"/>
                <w:sz w:val="24"/>
                <w:szCs w:val="24"/>
              </w:rPr>
              <w:t xml:space="preserve">E. Ura, S. Pieprzny (red.), </w:t>
            </w:r>
            <w:r w:rsidRPr="0061536A" w:rsidR="0061536A">
              <w:rPr>
                <w:rFonts w:ascii="Corbel" w:hAnsi="Corbel"/>
                <w:i/>
                <w:sz w:val="24"/>
                <w:szCs w:val="24"/>
              </w:rPr>
              <w:t>Służby i formacje mundurowe w systemie bezpieczeństwa wewnętrznego Rzeczypospolitej Polskiej,</w:t>
            </w:r>
            <w:r w:rsidRPr="0061536A" w:rsidR="0061536A">
              <w:rPr>
                <w:rFonts w:ascii="Corbel" w:hAnsi="Corbel"/>
                <w:sz w:val="24"/>
                <w:szCs w:val="24"/>
              </w:rPr>
              <w:t xml:space="preserve"> RS Druk, </w:t>
            </w:r>
            <w:r w:rsidRPr="0061536A" w:rsidR="0061536A">
              <w:rPr>
                <w:rFonts w:ascii="Corbel" w:hAnsi="Corbel"/>
                <w:sz w:val="24"/>
                <w:szCs w:val="24"/>
              </w:rPr>
              <w:t>Rzeszów 2010.</w:t>
            </w:r>
          </w:p>
          <w:p w:rsidR="00E038A7" w:rsidP="00FB4A7F" w:rsidRDefault="0008108F" w14:paraId="0AB34B98" w14:textId="77777777">
            <w:pPr>
              <w:spacing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Pr="0061536A" w:rsidR="0061536A">
              <w:rPr>
                <w:rFonts w:ascii="Corbel" w:hAnsi="Corbel"/>
                <w:sz w:val="24"/>
                <w:szCs w:val="24"/>
              </w:rPr>
              <w:t xml:space="preserve">. B. Jaworski, </w:t>
            </w:r>
            <w:r w:rsidRPr="0061536A" w:rsidR="0061536A">
              <w:rPr>
                <w:rFonts w:ascii="Corbel" w:hAnsi="Corbel"/>
                <w:i/>
                <w:sz w:val="24"/>
                <w:szCs w:val="24"/>
              </w:rPr>
              <w:t xml:space="preserve">Policja administracyjna, </w:t>
            </w:r>
            <w:r w:rsidRPr="00B02F1A" w:rsidR="0061536A">
              <w:rPr>
                <w:rFonts w:ascii="Corbel" w:hAnsi="Corbel"/>
                <w:iCs/>
                <w:sz w:val="24"/>
                <w:szCs w:val="24"/>
              </w:rPr>
              <w:t>TNOiK „Dom Organizatora”,</w:t>
            </w:r>
            <w:r w:rsidRPr="0061536A" w:rsidR="0061536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B02F1A" w:rsidR="0061536A">
              <w:rPr>
                <w:rFonts w:ascii="Corbel" w:hAnsi="Corbel"/>
                <w:iCs/>
                <w:sz w:val="24"/>
                <w:szCs w:val="24"/>
              </w:rPr>
              <w:t>Toruń 2019.</w:t>
            </w:r>
          </w:p>
          <w:p w:rsidRPr="0098536B" w:rsidR="0098536B" w:rsidP="00FB4A7F" w:rsidRDefault="0098536B" w14:paraId="6A1F162D" w14:textId="113E206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8536B">
              <w:rPr>
                <w:rFonts w:ascii="Corbel" w:hAnsi="Corbel"/>
                <w:sz w:val="24"/>
                <w:szCs w:val="24"/>
              </w:rPr>
              <w:t>9. B</w:t>
            </w:r>
            <w:r>
              <w:rPr>
                <w:rFonts w:ascii="Corbel" w:hAnsi="Corbel"/>
                <w:sz w:val="24"/>
                <w:szCs w:val="24"/>
              </w:rPr>
              <w:t>. Jaworski, Dekoncentracja rzeczowa w Policji – potrzeba chwili czy trend zmian?, Przegląd Policyjny, Szczytno 2023.</w:t>
            </w:r>
          </w:p>
        </w:tc>
      </w:tr>
      <w:tr w:rsidRPr="0061536A" w:rsidR="0085747A" w:rsidTr="5DE0D05F" w14:paraId="1E7EC98D" w14:textId="77777777">
        <w:trPr>
          <w:trHeight w:val="397"/>
        </w:trPr>
        <w:tc>
          <w:tcPr>
            <w:tcW w:w="7513" w:type="dxa"/>
            <w:tcMar/>
          </w:tcPr>
          <w:p w:rsidRPr="00B02F1A" w:rsidR="73DCA6DD" w:rsidP="73DCA6DD" w:rsidRDefault="0085747A" w14:paraId="341C39BC" w14:textId="544B828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3DCA6D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Pr="0061536A" w:rsidR="0061536A" w:rsidP="0061536A" w:rsidRDefault="0061536A" w14:paraId="1E9629B2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61536A">
              <w:rPr>
                <w:rFonts w:ascii="Corbel" w:hAnsi="Corbel" w:eastAsia="Cambria"/>
                <w:sz w:val="24"/>
                <w:szCs w:val="24"/>
              </w:rPr>
              <w:t xml:space="preserve">1. A. Taracha, </w:t>
            </w:r>
            <w:r w:rsidRPr="0061536A">
              <w:rPr>
                <w:rFonts w:ascii="Corbel" w:hAnsi="Corbel" w:eastAsia="Cambria"/>
                <w:i/>
                <w:sz w:val="24"/>
                <w:szCs w:val="24"/>
              </w:rPr>
              <w:t>Cz</w:t>
            </w:r>
            <w:r w:rsidR="000B692D">
              <w:rPr>
                <w:rFonts w:ascii="Corbel" w:hAnsi="Corbel" w:eastAsia="Cambria"/>
                <w:i/>
                <w:sz w:val="24"/>
                <w:szCs w:val="24"/>
              </w:rPr>
              <w:t>ynności operacyjno-rozpoznawcze</w:t>
            </w:r>
            <w:r w:rsidRPr="0061536A">
              <w:rPr>
                <w:rFonts w:ascii="Corbel" w:hAnsi="Corbel" w:eastAsia="Cambria"/>
                <w:i/>
                <w:sz w:val="24"/>
                <w:szCs w:val="24"/>
              </w:rPr>
              <w:t>, aspekty kryminalistyczne i prawnodowodowe</w:t>
            </w:r>
            <w:r w:rsidRPr="0061536A">
              <w:rPr>
                <w:rFonts w:ascii="Corbel" w:hAnsi="Corbel" w:eastAsia="Cambria"/>
                <w:sz w:val="24"/>
                <w:szCs w:val="24"/>
              </w:rPr>
              <w:t>, Wyd. UMCS, Lublin 2006.</w:t>
            </w:r>
          </w:p>
          <w:p w:rsidRPr="0061536A" w:rsidR="0061536A" w:rsidP="0061536A" w:rsidRDefault="0061536A" w14:paraId="01CA461E" w14:textId="0D488051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5DE0D05F" w:rsidR="714DF523">
              <w:rPr>
                <w:rFonts w:ascii="Corbel" w:hAnsi="Corbel" w:eastAsia="Cambria"/>
                <w:sz w:val="24"/>
                <w:szCs w:val="24"/>
              </w:rPr>
              <w:t>2. P. Szustakiewicz,</w:t>
            </w:r>
            <w:r w:rsidRPr="5DE0D05F" w:rsidR="08A069D4">
              <w:rPr>
                <w:rFonts w:ascii="Corbel" w:hAnsi="Corbel" w:eastAsia="Cambria"/>
                <w:sz w:val="24"/>
                <w:szCs w:val="24"/>
              </w:rPr>
              <w:t xml:space="preserve"> </w:t>
            </w:r>
            <w:r w:rsidRPr="5DE0D05F" w:rsidR="714DF523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Stosunki służbowe funkcjonariuszy służb mundurowych i żołnierzy zawodowych jako sprawa administracyjna</w:t>
            </w:r>
            <w:r w:rsidRPr="5DE0D05F" w:rsidR="714DF523">
              <w:rPr>
                <w:rFonts w:ascii="Corbel" w:hAnsi="Corbel" w:eastAsia="Cambria"/>
                <w:sz w:val="24"/>
                <w:szCs w:val="24"/>
              </w:rPr>
              <w:t xml:space="preserve">, Wyd. </w:t>
            </w:r>
            <w:r w:rsidRPr="5DE0D05F" w:rsidR="714DF523">
              <w:rPr>
                <w:rFonts w:ascii="Corbel" w:hAnsi="Corbel" w:eastAsia="Cambria"/>
                <w:sz w:val="24"/>
                <w:szCs w:val="24"/>
              </w:rPr>
              <w:t>Difin</w:t>
            </w:r>
            <w:r w:rsidRPr="5DE0D05F" w:rsidR="714DF523">
              <w:rPr>
                <w:rFonts w:ascii="Corbel" w:hAnsi="Corbel" w:eastAsia="Cambria"/>
                <w:sz w:val="24"/>
                <w:szCs w:val="24"/>
              </w:rPr>
              <w:t xml:space="preserve"> SA 2012.</w:t>
            </w:r>
          </w:p>
          <w:p w:rsidRPr="0061536A" w:rsidR="0061536A" w:rsidP="0061536A" w:rsidRDefault="0061536A" w14:paraId="47F0A612" w14:textId="7F6CC1C0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5DE0D05F" w:rsidR="714DF523">
              <w:rPr>
                <w:rFonts w:ascii="Corbel" w:hAnsi="Corbel" w:eastAsia="Cambria"/>
                <w:sz w:val="24"/>
                <w:szCs w:val="24"/>
              </w:rPr>
              <w:t xml:space="preserve">3. S. Pieprzny, </w:t>
            </w:r>
            <w:r w:rsidRPr="5DE0D05F" w:rsidR="714DF523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Ochrona bezpieczeństwa i porządku publicznego w prawie administracyjnym</w:t>
            </w:r>
            <w:r w:rsidRPr="5DE0D05F" w:rsidR="714DF523">
              <w:rPr>
                <w:rFonts w:ascii="Corbel" w:hAnsi="Corbel" w:eastAsia="Cambria"/>
                <w:sz w:val="24"/>
                <w:szCs w:val="24"/>
              </w:rPr>
              <w:t xml:space="preserve">, Wyd. Uniwersytetu </w:t>
            </w:r>
            <w:r w:rsidRPr="5DE0D05F" w:rsidR="714DF523">
              <w:rPr>
                <w:rFonts w:ascii="Corbel" w:hAnsi="Corbel" w:eastAsia="Cambria"/>
                <w:sz w:val="24"/>
                <w:szCs w:val="24"/>
              </w:rPr>
              <w:t>Rzeszowskiego, Rzeszów</w:t>
            </w:r>
            <w:r w:rsidRPr="5DE0D05F" w:rsidR="714DF523">
              <w:rPr>
                <w:rFonts w:ascii="Corbel" w:hAnsi="Corbel" w:eastAsia="Cambria"/>
                <w:sz w:val="24"/>
                <w:szCs w:val="24"/>
              </w:rPr>
              <w:t xml:space="preserve"> 2007.</w:t>
            </w:r>
          </w:p>
          <w:p w:rsidRPr="0061536A" w:rsidR="0061536A" w:rsidP="0061536A" w:rsidRDefault="0061536A" w14:paraId="761FCAB8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61536A">
              <w:rPr>
                <w:rFonts w:ascii="Corbel" w:hAnsi="Corbel" w:eastAsia="Cambria"/>
                <w:sz w:val="24"/>
                <w:szCs w:val="24"/>
              </w:rPr>
              <w:t xml:space="preserve">4. A. Chajbowicz, T. Kocowski, Bezpieczeństwo wewnętrzne </w:t>
            </w:r>
            <w:r>
              <w:rPr>
                <w:rFonts w:ascii="Corbel" w:hAnsi="Corbel" w:eastAsia="Cambria"/>
                <w:sz w:val="24"/>
                <w:szCs w:val="24"/>
              </w:rPr>
              <w:br/>
            </w:r>
            <w:r w:rsidRPr="0061536A">
              <w:rPr>
                <w:rFonts w:ascii="Corbel" w:hAnsi="Corbel" w:eastAsia="Cambria"/>
                <w:sz w:val="24"/>
                <w:szCs w:val="24"/>
              </w:rPr>
              <w:t>w działaniach terenowej administracji publicznej, Kolonia Limited, Wrocław 2009.</w:t>
            </w:r>
          </w:p>
          <w:p w:rsidRPr="0061536A" w:rsidR="0061536A" w:rsidP="0061536A" w:rsidRDefault="0061536A" w14:paraId="3CB0DEF1" w14:textId="7F524EA3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5DE0D05F" w:rsidR="714DF523">
              <w:rPr>
                <w:rFonts w:ascii="Corbel" w:hAnsi="Corbel" w:eastAsia="Cambria"/>
                <w:sz w:val="24"/>
                <w:szCs w:val="24"/>
              </w:rPr>
              <w:t xml:space="preserve">5. E. </w:t>
            </w:r>
            <w:r w:rsidRPr="5DE0D05F" w:rsidR="714DF523">
              <w:rPr>
                <w:rFonts w:ascii="Corbel" w:hAnsi="Corbel" w:eastAsia="Cambria"/>
                <w:sz w:val="24"/>
                <w:szCs w:val="24"/>
              </w:rPr>
              <w:t>Moczuk</w:t>
            </w:r>
            <w:r w:rsidRPr="5DE0D05F" w:rsidR="714DF523">
              <w:rPr>
                <w:rFonts w:ascii="Corbel" w:hAnsi="Corbel" w:eastAsia="Cambria"/>
                <w:sz w:val="24"/>
                <w:szCs w:val="24"/>
              </w:rPr>
              <w:t xml:space="preserve">, Socjologiczne aspekty bezpieczeństwa lokalnego, Wyd. </w:t>
            </w:r>
            <w:r w:rsidRPr="5DE0D05F" w:rsidR="714DF523">
              <w:rPr>
                <w:rFonts w:ascii="Corbel" w:hAnsi="Corbel" w:eastAsia="Cambria"/>
                <w:sz w:val="24"/>
                <w:szCs w:val="24"/>
              </w:rPr>
              <w:t>Uniwersytetu Rzeszowskiego</w:t>
            </w:r>
            <w:r w:rsidRPr="5DE0D05F" w:rsidR="714DF523">
              <w:rPr>
                <w:rFonts w:ascii="Corbel" w:hAnsi="Corbel" w:eastAsia="Cambria"/>
                <w:sz w:val="24"/>
                <w:szCs w:val="24"/>
              </w:rPr>
              <w:t>, Rzeszów 2009.</w:t>
            </w:r>
          </w:p>
          <w:p w:rsidRPr="0061536A" w:rsidR="0061536A" w:rsidP="0061536A" w:rsidRDefault="0061536A" w14:paraId="6865A52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9C54AE" w:rsidR="0085747A" w:rsidP="009C54AE" w:rsidRDefault="0085747A" w14:paraId="0106F90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38C03A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D7487B7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549DD" w:rsidP="00C16ABF" w:rsidRDefault="004549DD" w14:paraId="1D766618" w14:textId="77777777">
      <w:pPr>
        <w:spacing w:after="0" w:line="240" w:lineRule="auto"/>
      </w:pPr>
      <w:r>
        <w:separator/>
      </w:r>
    </w:p>
  </w:endnote>
  <w:endnote w:type="continuationSeparator" w:id="0">
    <w:p w:rsidR="004549DD" w:rsidP="00C16ABF" w:rsidRDefault="004549DD" w14:paraId="038E5F2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549DD" w:rsidP="00C16ABF" w:rsidRDefault="004549DD" w14:paraId="667E8D79" w14:textId="77777777">
      <w:pPr>
        <w:spacing w:after="0" w:line="240" w:lineRule="auto"/>
      </w:pPr>
      <w:r>
        <w:separator/>
      </w:r>
    </w:p>
  </w:footnote>
  <w:footnote w:type="continuationSeparator" w:id="0">
    <w:p w:rsidR="004549DD" w:rsidP="00C16ABF" w:rsidRDefault="004549DD" w14:paraId="2CD31D5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2B81217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C5DF3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E0669E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7D79B2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5B547D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4D3514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B45EEF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0362612">
    <w:abstractNumId w:val="2"/>
  </w:num>
  <w:num w:numId="2" w16cid:durableId="997196059">
    <w:abstractNumId w:val="3"/>
  </w:num>
  <w:num w:numId="3" w16cid:durableId="81486587">
    <w:abstractNumId w:val="6"/>
  </w:num>
  <w:num w:numId="4" w16cid:durableId="310059925">
    <w:abstractNumId w:val="4"/>
  </w:num>
  <w:num w:numId="5" w16cid:durableId="559949919">
    <w:abstractNumId w:val="0"/>
  </w:num>
  <w:num w:numId="6" w16cid:durableId="1777941308">
    <w:abstractNumId w:val="1"/>
  </w:num>
  <w:num w:numId="7" w16cid:durableId="1899122002">
    <w:abstractNumId w:val="5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0C490"/>
    <w:rsid w:val="00015B8F"/>
    <w:rsid w:val="00022CB9"/>
    <w:rsid w:val="00022ECE"/>
    <w:rsid w:val="000407B8"/>
    <w:rsid w:val="000409CC"/>
    <w:rsid w:val="00042A51"/>
    <w:rsid w:val="00042D2E"/>
    <w:rsid w:val="00044C82"/>
    <w:rsid w:val="00070ED6"/>
    <w:rsid w:val="000742DC"/>
    <w:rsid w:val="0008108F"/>
    <w:rsid w:val="0008301F"/>
    <w:rsid w:val="00084C12"/>
    <w:rsid w:val="0009370B"/>
    <w:rsid w:val="0009462C"/>
    <w:rsid w:val="00094B12"/>
    <w:rsid w:val="00096C46"/>
    <w:rsid w:val="000A296F"/>
    <w:rsid w:val="000A2A28"/>
    <w:rsid w:val="000B192D"/>
    <w:rsid w:val="000B28EE"/>
    <w:rsid w:val="000B3E37"/>
    <w:rsid w:val="000B692D"/>
    <w:rsid w:val="000D04B0"/>
    <w:rsid w:val="000E047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954"/>
    <w:rsid w:val="00176083"/>
    <w:rsid w:val="00192F37"/>
    <w:rsid w:val="001A70D2"/>
    <w:rsid w:val="001B77B2"/>
    <w:rsid w:val="001D657B"/>
    <w:rsid w:val="001D7B54"/>
    <w:rsid w:val="001E0209"/>
    <w:rsid w:val="001F2CA2"/>
    <w:rsid w:val="002116E2"/>
    <w:rsid w:val="002144C0"/>
    <w:rsid w:val="002226F6"/>
    <w:rsid w:val="0022477D"/>
    <w:rsid w:val="002278A9"/>
    <w:rsid w:val="002336F9"/>
    <w:rsid w:val="0024028F"/>
    <w:rsid w:val="00244ABC"/>
    <w:rsid w:val="0027348A"/>
    <w:rsid w:val="00277D1B"/>
    <w:rsid w:val="00281FF2"/>
    <w:rsid w:val="002857DE"/>
    <w:rsid w:val="00291567"/>
    <w:rsid w:val="002A22BF"/>
    <w:rsid w:val="002A2389"/>
    <w:rsid w:val="002A671D"/>
    <w:rsid w:val="002B1085"/>
    <w:rsid w:val="002B4D55"/>
    <w:rsid w:val="002B5EA0"/>
    <w:rsid w:val="002B6119"/>
    <w:rsid w:val="002C0ED5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27F8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5C70"/>
    <w:rsid w:val="003F38C0"/>
    <w:rsid w:val="00414E3C"/>
    <w:rsid w:val="0042244A"/>
    <w:rsid w:val="0042745A"/>
    <w:rsid w:val="00431D5C"/>
    <w:rsid w:val="004362C6"/>
    <w:rsid w:val="00437FA2"/>
    <w:rsid w:val="00445970"/>
    <w:rsid w:val="004549DD"/>
    <w:rsid w:val="00456C19"/>
    <w:rsid w:val="00457ADD"/>
    <w:rsid w:val="00461EFC"/>
    <w:rsid w:val="004652C2"/>
    <w:rsid w:val="004706D1"/>
    <w:rsid w:val="00471326"/>
    <w:rsid w:val="0047598D"/>
    <w:rsid w:val="004840FD"/>
    <w:rsid w:val="0048412D"/>
    <w:rsid w:val="00490F7D"/>
    <w:rsid w:val="00491678"/>
    <w:rsid w:val="004968E2"/>
    <w:rsid w:val="004977ED"/>
    <w:rsid w:val="004A3EEA"/>
    <w:rsid w:val="004A4D1F"/>
    <w:rsid w:val="004C42D5"/>
    <w:rsid w:val="004D5282"/>
    <w:rsid w:val="004D7FB3"/>
    <w:rsid w:val="004F1551"/>
    <w:rsid w:val="004F55A3"/>
    <w:rsid w:val="0050496F"/>
    <w:rsid w:val="00511B84"/>
    <w:rsid w:val="00513B6F"/>
    <w:rsid w:val="00517C63"/>
    <w:rsid w:val="005363C4"/>
    <w:rsid w:val="00536BDE"/>
    <w:rsid w:val="00543ACC"/>
    <w:rsid w:val="0056696D"/>
    <w:rsid w:val="00567B5D"/>
    <w:rsid w:val="0059484D"/>
    <w:rsid w:val="005A0855"/>
    <w:rsid w:val="005A3196"/>
    <w:rsid w:val="005C080F"/>
    <w:rsid w:val="005C55E5"/>
    <w:rsid w:val="005C696A"/>
    <w:rsid w:val="005D713C"/>
    <w:rsid w:val="005E6E85"/>
    <w:rsid w:val="005F31D2"/>
    <w:rsid w:val="005F6A4B"/>
    <w:rsid w:val="00602CE2"/>
    <w:rsid w:val="0061029B"/>
    <w:rsid w:val="0061536A"/>
    <w:rsid w:val="00617230"/>
    <w:rsid w:val="00621CE1"/>
    <w:rsid w:val="00627FC9"/>
    <w:rsid w:val="00647FA8"/>
    <w:rsid w:val="00650C5F"/>
    <w:rsid w:val="00654934"/>
    <w:rsid w:val="006620D9"/>
    <w:rsid w:val="006716BF"/>
    <w:rsid w:val="00671958"/>
    <w:rsid w:val="00675843"/>
    <w:rsid w:val="0068152F"/>
    <w:rsid w:val="00696477"/>
    <w:rsid w:val="006B28F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78E"/>
    <w:rsid w:val="007327BD"/>
    <w:rsid w:val="00734608"/>
    <w:rsid w:val="00736538"/>
    <w:rsid w:val="00745302"/>
    <w:rsid w:val="007461D6"/>
    <w:rsid w:val="00746EC8"/>
    <w:rsid w:val="0076088A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2262"/>
    <w:rsid w:val="0081554D"/>
    <w:rsid w:val="0081707E"/>
    <w:rsid w:val="008449B3"/>
    <w:rsid w:val="0085747A"/>
    <w:rsid w:val="0086628D"/>
    <w:rsid w:val="00884922"/>
    <w:rsid w:val="00885F64"/>
    <w:rsid w:val="0088760B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770"/>
    <w:rsid w:val="009508DF"/>
    <w:rsid w:val="00950DAC"/>
    <w:rsid w:val="00954A07"/>
    <w:rsid w:val="0098536B"/>
    <w:rsid w:val="00997F14"/>
    <w:rsid w:val="009A396B"/>
    <w:rsid w:val="009A78D9"/>
    <w:rsid w:val="009B53B2"/>
    <w:rsid w:val="009C3E31"/>
    <w:rsid w:val="009C4B2A"/>
    <w:rsid w:val="009C54AE"/>
    <w:rsid w:val="009C788E"/>
    <w:rsid w:val="009E05C7"/>
    <w:rsid w:val="009E3B41"/>
    <w:rsid w:val="009F3C5C"/>
    <w:rsid w:val="009F4610"/>
    <w:rsid w:val="00A00ECC"/>
    <w:rsid w:val="00A1170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B90"/>
    <w:rsid w:val="00A979AE"/>
    <w:rsid w:val="00A97DE1"/>
    <w:rsid w:val="00AB053C"/>
    <w:rsid w:val="00AD1146"/>
    <w:rsid w:val="00AD27D3"/>
    <w:rsid w:val="00AD66D6"/>
    <w:rsid w:val="00AE1160"/>
    <w:rsid w:val="00AE203C"/>
    <w:rsid w:val="00AE2E74"/>
    <w:rsid w:val="00AE3463"/>
    <w:rsid w:val="00AE5FCB"/>
    <w:rsid w:val="00AF2C1E"/>
    <w:rsid w:val="00B01036"/>
    <w:rsid w:val="00B02F1A"/>
    <w:rsid w:val="00B06142"/>
    <w:rsid w:val="00B135B1"/>
    <w:rsid w:val="00B303F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34F"/>
    <w:rsid w:val="00C324C1"/>
    <w:rsid w:val="00C36992"/>
    <w:rsid w:val="00C56036"/>
    <w:rsid w:val="00C57FBB"/>
    <w:rsid w:val="00C61DC5"/>
    <w:rsid w:val="00C67E92"/>
    <w:rsid w:val="00C70A26"/>
    <w:rsid w:val="00C735C9"/>
    <w:rsid w:val="00C766DF"/>
    <w:rsid w:val="00C81BA9"/>
    <w:rsid w:val="00C93F52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F5C"/>
    <w:rsid w:val="00D67103"/>
    <w:rsid w:val="00D74119"/>
    <w:rsid w:val="00D74D73"/>
    <w:rsid w:val="00D8075B"/>
    <w:rsid w:val="00D8678B"/>
    <w:rsid w:val="00DA2114"/>
    <w:rsid w:val="00DE09C0"/>
    <w:rsid w:val="00DE4A14"/>
    <w:rsid w:val="00DF320D"/>
    <w:rsid w:val="00DF71C8"/>
    <w:rsid w:val="00E038A7"/>
    <w:rsid w:val="00E129B8"/>
    <w:rsid w:val="00E21E7D"/>
    <w:rsid w:val="00E22FBC"/>
    <w:rsid w:val="00E24BF5"/>
    <w:rsid w:val="00E25338"/>
    <w:rsid w:val="00E51E44"/>
    <w:rsid w:val="00E63348"/>
    <w:rsid w:val="00E71421"/>
    <w:rsid w:val="00E71969"/>
    <w:rsid w:val="00E77E88"/>
    <w:rsid w:val="00E8107D"/>
    <w:rsid w:val="00E960BB"/>
    <w:rsid w:val="00EA2074"/>
    <w:rsid w:val="00EA4832"/>
    <w:rsid w:val="00EA4E9D"/>
    <w:rsid w:val="00EA736C"/>
    <w:rsid w:val="00EC4899"/>
    <w:rsid w:val="00EC4FB5"/>
    <w:rsid w:val="00ED03AB"/>
    <w:rsid w:val="00ED32D2"/>
    <w:rsid w:val="00EE32DE"/>
    <w:rsid w:val="00EE5457"/>
    <w:rsid w:val="00EF0377"/>
    <w:rsid w:val="00F070AB"/>
    <w:rsid w:val="00F07C54"/>
    <w:rsid w:val="00F17567"/>
    <w:rsid w:val="00F27A7B"/>
    <w:rsid w:val="00F526AF"/>
    <w:rsid w:val="00F617C3"/>
    <w:rsid w:val="00F7066B"/>
    <w:rsid w:val="00F7169E"/>
    <w:rsid w:val="00F83B28"/>
    <w:rsid w:val="00FA46E5"/>
    <w:rsid w:val="00FB4A7F"/>
    <w:rsid w:val="00FB7DBA"/>
    <w:rsid w:val="00FC1C25"/>
    <w:rsid w:val="00FC3F45"/>
    <w:rsid w:val="00FD503F"/>
    <w:rsid w:val="00FD7589"/>
    <w:rsid w:val="00FF016A"/>
    <w:rsid w:val="00FF1401"/>
    <w:rsid w:val="00FF5E7D"/>
    <w:rsid w:val="01E3A510"/>
    <w:rsid w:val="0774E91B"/>
    <w:rsid w:val="08050600"/>
    <w:rsid w:val="08A069D4"/>
    <w:rsid w:val="09EC76D4"/>
    <w:rsid w:val="0A3252B7"/>
    <w:rsid w:val="0B3CA6C2"/>
    <w:rsid w:val="0C14EF33"/>
    <w:rsid w:val="0C93E39C"/>
    <w:rsid w:val="0F05F3A7"/>
    <w:rsid w:val="105BCED4"/>
    <w:rsid w:val="10B5B88A"/>
    <w:rsid w:val="1106FCCF"/>
    <w:rsid w:val="12B0559A"/>
    <w:rsid w:val="14DC0CB7"/>
    <w:rsid w:val="153920AE"/>
    <w:rsid w:val="1825E215"/>
    <w:rsid w:val="1E9258D4"/>
    <w:rsid w:val="1E93DD43"/>
    <w:rsid w:val="1FED2931"/>
    <w:rsid w:val="22CADB4F"/>
    <w:rsid w:val="23DE1DF0"/>
    <w:rsid w:val="255F96EF"/>
    <w:rsid w:val="2690B639"/>
    <w:rsid w:val="272FDB20"/>
    <w:rsid w:val="275398BA"/>
    <w:rsid w:val="2ADE156E"/>
    <w:rsid w:val="2D12C92E"/>
    <w:rsid w:val="316345F1"/>
    <w:rsid w:val="326C1C48"/>
    <w:rsid w:val="33856449"/>
    <w:rsid w:val="387D345F"/>
    <w:rsid w:val="3AF7891B"/>
    <w:rsid w:val="3CBB179D"/>
    <w:rsid w:val="3DE7F20F"/>
    <w:rsid w:val="3F654639"/>
    <w:rsid w:val="40118EF7"/>
    <w:rsid w:val="40488015"/>
    <w:rsid w:val="41AD5F58"/>
    <w:rsid w:val="41AD5F58"/>
    <w:rsid w:val="41AE787A"/>
    <w:rsid w:val="41B5ABE9"/>
    <w:rsid w:val="451B18A1"/>
    <w:rsid w:val="4AB393CE"/>
    <w:rsid w:val="505B73E5"/>
    <w:rsid w:val="5094C184"/>
    <w:rsid w:val="51E3F3A1"/>
    <w:rsid w:val="553D01FD"/>
    <w:rsid w:val="56BBD76A"/>
    <w:rsid w:val="56FB57E8"/>
    <w:rsid w:val="57014391"/>
    <w:rsid w:val="5BEB2A53"/>
    <w:rsid w:val="5DE0D05F"/>
    <w:rsid w:val="5F1A5361"/>
    <w:rsid w:val="6206F8DA"/>
    <w:rsid w:val="6243DB0F"/>
    <w:rsid w:val="664E1C27"/>
    <w:rsid w:val="67D3E5F8"/>
    <w:rsid w:val="68544A58"/>
    <w:rsid w:val="688A8A5F"/>
    <w:rsid w:val="6AA2C8A4"/>
    <w:rsid w:val="70029AD3"/>
    <w:rsid w:val="706D5F20"/>
    <w:rsid w:val="714DF523"/>
    <w:rsid w:val="72499ABC"/>
    <w:rsid w:val="73DCA6DD"/>
    <w:rsid w:val="7703799E"/>
    <w:rsid w:val="7794EE51"/>
    <w:rsid w:val="7940C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18942"/>
  <w15:docId w15:val="{10A4DA3A-BB1A-4C55-AA62-B8DDA9E2D3F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C735C9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FA5A3-E551-41D4-AA89-C48D536B3C4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43</revision>
  <lastPrinted>2019-02-06T12:12:00.0000000Z</lastPrinted>
  <dcterms:created xsi:type="dcterms:W3CDTF">2019-03-06T14:29:00.0000000Z</dcterms:created>
  <dcterms:modified xsi:type="dcterms:W3CDTF">2023-09-30T12:50:37.4628702Z</dcterms:modified>
</coreProperties>
</file>